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-14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6520"/>
      </w:tblGrid>
      <w:tr w:rsidR="00997A1E" w:rsidRPr="00CD4726" w14:paraId="156B6ACD" w14:textId="77777777" w:rsidTr="00F31A8A">
        <w:trPr>
          <w:cantSplit/>
          <w:trHeight w:val="234"/>
        </w:trPr>
        <w:tc>
          <w:tcPr>
            <w:tcW w:w="2694" w:type="dxa"/>
            <w:gridSpan w:val="2"/>
          </w:tcPr>
          <w:p w14:paraId="085986C8" w14:textId="4398F700" w:rsidR="00997A1E" w:rsidRPr="007F5C37" w:rsidRDefault="00997A1E" w:rsidP="00F31A8A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  <w:bookmarkStart w:id="0" w:name="_Hlk112687717"/>
            <w:r w:rsidRPr="007F5C37">
              <w:rPr>
                <w:rFonts w:ascii="Times New Roman" w:hAnsi="Times New Roman"/>
                <w:noProof/>
                <w:sz w:val="22"/>
              </w:rPr>
              <w:t xml:space="preserve">Zagreb, </w:t>
            </w:r>
            <w:r w:rsidRPr="007F5C37">
              <w:rPr>
                <w:rFonts w:ascii="Times New Roman" w:hAnsi="Times New Roman"/>
                <w:noProof/>
                <w:sz w:val="22"/>
              </w:rPr>
              <w:fldChar w:fldCharType="begin"/>
            </w:r>
            <w:r w:rsidRPr="007F5C37">
              <w:rPr>
                <w:rFonts w:ascii="Times New Roman" w:hAnsi="Times New Roman"/>
                <w:noProof/>
                <w:sz w:val="22"/>
              </w:rPr>
              <w:instrText xml:space="preserve"> TIME \@ "d.M.yyyy." </w:instrText>
            </w:r>
            <w:r w:rsidRPr="007F5C37">
              <w:rPr>
                <w:rFonts w:ascii="Times New Roman" w:hAnsi="Times New Roman"/>
                <w:noProof/>
                <w:sz w:val="22"/>
              </w:rPr>
              <w:fldChar w:fldCharType="separate"/>
            </w:r>
            <w:r w:rsidR="00751D50">
              <w:rPr>
                <w:rFonts w:ascii="Times New Roman" w:hAnsi="Times New Roman"/>
                <w:noProof/>
                <w:sz w:val="22"/>
              </w:rPr>
              <w:t>29.8.2022.</w:t>
            </w:r>
            <w:r w:rsidRPr="007F5C37">
              <w:rPr>
                <w:rFonts w:ascii="Times New Roman" w:hAnsi="Times New Roman"/>
                <w:noProof/>
                <w:sz w:val="22"/>
              </w:rPr>
              <w:fldChar w:fldCharType="end"/>
            </w:r>
          </w:p>
        </w:tc>
        <w:tc>
          <w:tcPr>
            <w:tcW w:w="6520" w:type="dxa"/>
            <w:vMerge w:val="restart"/>
          </w:tcPr>
          <w:p w14:paraId="6D9460F3" w14:textId="77777777" w:rsidR="00997A1E" w:rsidRPr="007F5C37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</w:p>
          <w:p w14:paraId="70583041" w14:textId="77777777" w:rsidR="00997A1E" w:rsidRPr="007F5C37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</w:p>
          <w:p w14:paraId="02400FB3" w14:textId="77777777" w:rsidR="00997A1E" w:rsidRPr="007F5C37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</w:p>
          <w:p w14:paraId="6EA6F0A9" w14:textId="77777777" w:rsidR="00997A1E" w:rsidRPr="007F5C37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7A1E" w:rsidRPr="00CD4726" w14:paraId="4ED1C144" w14:textId="77777777" w:rsidTr="00F31A8A">
        <w:trPr>
          <w:cantSplit/>
          <w:trHeight w:val="268"/>
        </w:trPr>
        <w:tc>
          <w:tcPr>
            <w:tcW w:w="1276" w:type="dxa"/>
          </w:tcPr>
          <w:p w14:paraId="54ECF823" w14:textId="77777777" w:rsidR="00997A1E" w:rsidRPr="007F5C37" w:rsidRDefault="00997A1E" w:rsidP="00F31A8A">
            <w:pPr>
              <w:spacing w:after="0" w:line="264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</w:tcPr>
          <w:p w14:paraId="21F8435D" w14:textId="77777777" w:rsidR="00997A1E" w:rsidRPr="007F5C37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</w:p>
          <w:p w14:paraId="4C3D08CC" w14:textId="77777777" w:rsidR="00997A1E" w:rsidRPr="007F5C37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520" w:type="dxa"/>
            <w:vMerge/>
          </w:tcPr>
          <w:p w14:paraId="5C8754EC" w14:textId="77777777" w:rsidR="00997A1E" w:rsidRPr="007F5C37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7A1E" w:rsidRPr="00CD4726" w14:paraId="57A686C1" w14:textId="77777777" w:rsidTr="00F31A8A">
        <w:trPr>
          <w:cantSplit/>
          <w:trHeight w:val="136"/>
        </w:trPr>
        <w:tc>
          <w:tcPr>
            <w:tcW w:w="1276" w:type="dxa"/>
            <w:vAlign w:val="bottom"/>
          </w:tcPr>
          <w:p w14:paraId="5FF03E3E" w14:textId="77777777" w:rsidR="00997A1E" w:rsidRPr="007F5C37" w:rsidRDefault="00997A1E" w:rsidP="00F31A8A">
            <w:pPr>
              <w:spacing w:after="0" w:line="264" w:lineRule="auto"/>
              <w:rPr>
                <w:rFonts w:ascii="Times New Roman" w:eastAsia="Times New Roman" w:hAnsi="Times New Roman"/>
                <w:sz w:val="22"/>
              </w:rPr>
            </w:pPr>
            <w:proofErr w:type="spellStart"/>
            <w:r w:rsidRPr="007F5C37">
              <w:rPr>
                <w:rFonts w:ascii="Times New Roman" w:eastAsia="Times New Roman" w:hAnsi="Times New Roman"/>
                <w:sz w:val="22"/>
                <w:lang w:val="de-DE"/>
              </w:rPr>
              <w:t>Vaš</w:t>
            </w:r>
            <w:proofErr w:type="spellEnd"/>
            <w:r w:rsidRPr="007F5C37">
              <w:rPr>
                <w:rFonts w:ascii="Times New Roman" w:eastAsia="Times New Roman" w:hAnsi="Times New Roman"/>
                <w:sz w:val="22"/>
                <w:lang w:val="de-DE"/>
              </w:rPr>
              <w:t xml:space="preserve"> </w:t>
            </w:r>
            <w:proofErr w:type="spellStart"/>
            <w:r w:rsidRPr="007F5C37">
              <w:rPr>
                <w:rFonts w:ascii="Times New Roman" w:eastAsia="Times New Roman" w:hAnsi="Times New Roman"/>
                <w:sz w:val="22"/>
                <w:lang w:val="de-DE"/>
              </w:rPr>
              <w:t>znak</w:t>
            </w:r>
            <w:proofErr w:type="spellEnd"/>
          </w:p>
        </w:tc>
        <w:tc>
          <w:tcPr>
            <w:tcW w:w="1418" w:type="dxa"/>
            <w:vAlign w:val="bottom"/>
          </w:tcPr>
          <w:p w14:paraId="1E90C9FC" w14:textId="77777777" w:rsidR="00997A1E" w:rsidRPr="007F5C37" w:rsidRDefault="00997A1E" w:rsidP="00F31A8A">
            <w:pPr>
              <w:spacing w:after="0" w:line="264" w:lineRule="auto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520" w:type="dxa"/>
            <w:vMerge/>
          </w:tcPr>
          <w:p w14:paraId="33A18CE2" w14:textId="77777777" w:rsidR="00997A1E" w:rsidRPr="007F5C37" w:rsidRDefault="00997A1E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sz w:val="22"/>
              </w:rPr>
            </w:pPr>
          </w:p>
        </w:tc>
      </w:tr>
      <w:tr w:rsidR="00997A1E" w:rsidRPr="00CD4726" w14:paraId="344A15AE" w14:textId="77777777" w:rsidTr="00F31A8A">
        <w:trPr>
          <w:cantSplit/>
          <w:trHeight w:val="96"/>
        </w:trPr>
        <w:tc>
          <w:tcPr>
            <w:tcW w:w="1276" w:type="dxa"/>
            <w:vAlign w:val="center"/>
          </w:tcPr>
          <w:p w14:paraId="2A8C6CFC" w14:textId="77777777" w:rsidR="00997A1E" w:rsidRPr="007F5C37" w:rsidRDefault="00997A1E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sz w:val="22"/>
                <w:lang w:val="de-DE"/>
              </w:rPr>
            </w:pPr>
            <w:proofErr w:type="spellStart"/>
            <w:r w:rsidRPr="007F5C37">
              <w:rPr>
                <w:rFonts w:ascii="Times New Roman" w:hAnsi="Times New Roman"/>
                <w:sz w:val="22"/>
                <w:lang w:val="de-DE"/>
              </w:rPr>
              <w:t>Naš</w:t>
            </w:r>
            <w:proofErr w:type="spellEnd"/>
            <w:r w:rsidRPr="007F5C37">
              <w:rPr>
                <w:rFonts w:ascii="Times New Roman" w:hAnsi="Times New Roman"/>
                <w:sz w:val="22"/>
                <w:lang w:val="de-DE"/>
              </w:rPr>
              <w:t xml:space="preserve"> </w:t>
            </w:r>
            <w:proofErr w:type="spellStart"/>
            <w:r w:rsidRPr="007F5C37">
              <w:rPr>
                <w:rFonts w:ascii="Times New Roman" w:hAnsi="Times New Roman"/>
                <w:sz w:val="22"/>
                <w:lang w:val="de-DE"/>
              </w:rPr>
              <w:t>znak</w:t>
            </w:r>
            <w:proofErr w:type="spellEnd"/>
          </w:p>
        </w:tc>
        <w:tc>
          <w:tcPr>
            <w:tcW w:w="1418" w:type="dxa"/>
          </w:tcPr>
          <w:p w14:paraId="683DD556" w14:textId="77777777" w:rsidR="00997A1E" w:rsidRPr="007F5C37" w:rsidRDefault="00997A1E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sz w:val="22"/>
                <w:lang w:val="de-DE"/>
              </w:rPr>
            </w:pPr>
          </w:p>
        </w:tc>
        <w:tc>
          <w:tcPr>
            <w:tcW w:w="6520" w:type="dxa"/>
            <w:vMerge w:val="restart"/>
          </w:tcPr>
          <w:p w14:paraId="272E439F" w14:textId="77777777" w:rsidR="00997A1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  <w:r w:rsidRPr="00FC7E39">
              <w:rPr>
                <w:rFonts w:ascii="Times New Roman" w:eastAsia="Times New Roman" w:hAnsi="Times New Roman"/>
                <w:b/>
                <w:sz w:val="22"/>
              </w:rPr>
              <w:t>TRGOVAČKI SUD U ZAGREBU</w:t>
            </w:r>
          </w:p>
          <w:p w14:paraId="34E4FC82" w14:textId="77777777" w:rsidR="00997A1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Stalna služba u Karlovcu</w:t>
            </w:r>
          </w:p>
          <w:p w14:paraId="4FB7E795" w14:textId="77777777" w:rsidR="00997A1E" w:rsidRPr="00B759AA" w:rsidRDefault="00997A1E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  <w:bCs/>
                <w:sz w:val="22"/>
              </w:rPr>
            </w:pPr>
            <w:r>
              <w:rPr>
                <w:rFonts w:ascii="Times New Roman" w:eastAsia="Times New Roman" w:hAnsi="Times New Roman"/>
                <w:bCs/>
                <w:sz w:val="22"/>
              </w:rPr>
              <w:t>Trg hrvatskih branitelja 1</w:t>
            </w:r>
          </w:p>
          <w:p w14:paraId="5D3C2F98" w14:textId="77777777" w:rsidR="00997A1E" w:rsidRDefault="00997A1E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  <w:r w:rsidRPr="00FC7E39">
              <w:rPr>
                <w:rFonts w:ascii="Times New Roman" w:hAnsi="Times New Roman"/>
                <w:sz w:val="22"/>
              </w:rPr>
              <w:t>HR-</w:t>
            </w:r>
            <w:r>
              <w:rPr>
                <w:rFonts w:ascii="Times New Roman" w:hAnsi="Times New Roman"/>
                <w:sz w:val="22"/>
              </w:rPr>
              <w:t>47000 KARLOVAC</w:t>
            </w:r>
          </w:p>
          <w:p w14:paraId="68FACCB5" w14:textId="77777777" w:rsidR="00997A1E" w:rsidRDefault="00997A1E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  <w:p w14:paraId="788C2A92" w14:textId="77777777" w:rsidR="00997A1E" w:rsidRPr="007F5C37" w:rsidRDefault="00997A1E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stečajna sutkinja Jadranka </w:t>
            </w:r>
            <w:proofErr w:type="spellStart"/>
            <w:r>
              <w:rPr>
                <w:rFonts w:ascii="Times New Roman" w:hAnsi="Times New Roman"/>
                <w:sz w:val="22"/>
              </w:rPr>
              <w:t>Mađeruh</w:t>
            </w:r>
            <w:proofErr w:type="spellEnd"/>
          </w:p>
        </w:tc>
      </w:tr>
      <w:tr w:rsidR="00997A1E" w:rsidRPr="00CD4726" w14:paraId="42DA7AE4" w14:textId="77777777" w:rsidTr="00F31A8A">
        <w:trPr>
          <w:cantSplit/>
          <w:trHeight w:val="920"/>
        </w:trPr>
        <w:tc>
          <w:tcPr>
            <w:tcW w:w="2694" w:type="dxa"/>
            <w:gridSpan w:val="2"/>
          </w:tcPr>
          <w:p w14:paraId="192E8AC1" w14:textId="77777777" w:rsidR="00997A1E" w:rsidRPr="007F5C37" w:rsidRDefault="00997A1E" w:rsidP="00F31A8A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  <w:vMerge/>
          </w:tcPr>
          <w:p w14:paraId="298DE016" w14:textId="77777777" w:rsidR="00997A1E" w:rsidRPr="007F5C37" w:rsidRDefault="00997A1E" w:rsidP="00F31A8A">
            <w:pPr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="00997A1E" w:rsidRPr="00CD4726" w14:paraId="75F970B7" w14:textId="77777777" w:rsidTr="00F31A8A">
        <w:trPr>
          <w:cantSplit/>
          <w:trHeight w:val="96"/>
        </w:trPr>
        <w:tc>
          <w:tcPr>
            <w:tcW w:w="2694" w:type="dxa"/>
            <w:gridSpan w:val="2"/>
          </w:tcPr>
          <w:p w14:paraId="52A960EE" w14:textId="77777777" w:rsidR="00997A1E" w:rsidRPr="007F5C37" w:rsidRDefault="00997A1E" w:rsidP="00F31A8A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</w:tcPr>
          <w:p w14:paraId="46F87E13" w14:textId="77777777" w:rsidR="00997A1E" w:rsidRDefault="00997A1E" w:rsidP="00F31A8A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</w:p>
          <w:p w14:paraId="46098328" w14:textId="77777777" w:rsidR="00997A1E" w:rsidRPr="007F5C37" w:rsidRDefault="00997A1E" w:rsidP="00F31A8A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  <w:r w:rsidRPr="007F5C37">
              <w:rPr>
                <w:rFonts w:ascii="Times New Roman" w:hAnsi="Times New Roman"/>
                <w:b/>
                <w:sz w:val="22"/>
              </w:rPr>
              <w:t>Na broj: St-</w:t>
            </w:r>
            <w:r>
              <w:rPr>
                <w:rFonts w:ascii="Times New Roman" w:hAnsi="Times New Roman"/>
                <w:b/>
                <w:sz w:val="22"/>
              </w:rPr>
              <w:t>1219</w:t>
            </w:r>
            <w:r w:rsidRPr="007F5C37">
              <w:rPr>
                <w:rFonts w:ascii="Times New Roman" w:hAnsi="Times New Roman"/>
                <w:b/>
                <w:sz w:val="22"/>
              </w:rPr>
              <w:t>/20</w:t>
            </w:r>
            <w:r>
              <w:rPr>
                <w:rFonts w:ascii="Times New Roman" w:hAnsi="Times New Roman"/>
                <w:b/>
                <w:sz w:val="22"/>
              </w:rPr>
              <w:t>22</w:t>
            </w:r>
          </w:p>
        </w:tc>
      </w:tr>
    </w:tbl>
    <w:p w14:paraId="51BA937F" w14:textId="77777777" w:rsidR="00997A1E" w:rsidRPr="0093240E" w:rsidRDefault="00997A1E" w:rsidP="00997A1E">
      <w:pPr>
        <w:spacing w:after="0" w:line="264" w:lineRule="auto"/>
        <w:jc w:val="both"/>
        <w:rPr>
          <w:rFonts w:ascii="Times New Roman" w:eastAsia="Times New Roman" w:hAnsi="Times New Roman"/>
          <w:b/>
          <w:color w:val="000000"/>
          <w:sz w:val="22"/>
          <w:lang w:eastAsia="hr-HR"/>
        </w:rPr>
      </w:pPr>
    </w:p>
    <w:tbl>
      <w:tblPr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7513"/>
      </w:tblGrid>
      <w:tr w:rsidR="00997A1E" w:rsidRPr="00FB2124" w14:paraId="477978C5" w14:textId="77777777" w:rsidTr="00F31A8A">
        <w:trPr>
          <w:cantSplit/>
          <w:trHeight w:val="234"/>
        </w:trPr>
        <w:tc>
          <w:tcPr>
            <w:tcW w:w="9214" w:type="dxa"/>
            <w:gridSpan w:val="2"/>
          </w:tcPr>
          <w:p w14:paraId="7DB9442D" w14:textId="77777777" w:rsidR="00997A1E" w:rsidRPr="00FB2124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noProof/>
                <w:sz w:val="22"/>
              </w:rPr>
              <w:t>Pravna</w:t>
            </w:r>
            <w:r w:rsidRPr="00FB2124">
              <w:rPr>
                <w:rFonts w:ascii="Times New Roman" w:eastAsia="Times New Roman" w:hAnsi="Times New Roman"/>
                <w:noProof/>
                <w:sz w:val="22"/>
              </w:rPr>
              <w:t xml:space="preserve"> stvar:</w:t>
            </w:r>
          </w:p>
        </w:tc>
      </w:tr>
      <w:tr w:rsidR="00997A1E" w:rsidRPr="00FB2124" w14:paraId="16CEAB40" w14:textId="77777777" w:rsidTr="00F31A8A">
        <w:trPr>
          <w:cantSplit/>
          <w:trHeight w:val="90"/>
        </w:trPr>
        <w:tc>
          <w:tcPr>
            <w:tcW w:w="9214" w:type="dxa"/>
            <w:gridSpan w:val="2"/>
          </w:tcPr>
          <w:p w14:paraId="1A1AF250" w14:textId="77777777" w:rsidR="00997A1E" w:rsidRPr="00FB2124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97A1E" w:rsidRPr="00E2575D" w14:paraId="6829ED83" w14:textId="77777777" w:rsidTr="00F31A8A">
        <w:trPr>
          <w:cantSplit/>
          <w:trHeight w:val="208"/>
        </w:trPr>
        <w:tc>
          <w:tcPr>
            <w:tcW w:w="1701" w:type="dxa"/>
            <w:vAlign w:val="bottom"/>
          </w:tcPr>
          <w:p w14:paraId="118C74F8" w14:textId="77777777" w:rsidR="00997A1E" w:rsidRPr="00FB2124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Dužnik</w:t>
            </w:r>
            <w:r w:rsidRPr="00FB2124">
              <w:rPr>
                <w:rFonts w:ascii="Times New Roman" w:eastAsia="Times New Roman" w:hAnsi="Times New Roman"/>
                <w:sz w:val="22"/>
              </w:rPr>
              <w:t>:</w:t>
            </w:r>
          </w:p>
        </w:tc>
        <w:tc>
          <w:tcPr>
            <w:tcW w:w="7513" w:type="dxa"/>
            <w:vMerge w:val="restart"/>
          </w:tcPr>
          <w:p w14:paraId="547002D8" w14:textId="77777777" w:rsidR="00997A1E" w:rsidRPr="00E2575D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 xml:space="preserve">SUMA </w:t>
            </w:r>
            <w:proofErr w:type="spellStart"/>
            <w:r w:rsidRPr="006D69F4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>Engineering</w:t>
            </w:r>
            <w:proofErr w:type="spellEnd"/>
            <w:r w:rsidRPr="006D69F4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 xml:space="preserve"> </w:t>
            </w:r>
            <w:proofErr w:type="spellStart"/>
            <w:r w:rsidRPr="006D69F4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>platform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 xml:space="preserve"> </w:t>
            </w:r>
            <w:r w:rsidRPr="001E33D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>d.o.o.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 xml:space="preserve"> u stečaju</w:t>
            </w:r>
            <w:r w:rsidRPr="001E33DA">
              <w:rPr>
                <w:rFonts w:ascii="Times New Roman" w:eastAsia="Times New Roman" w:hAnsi="Times New Roman"/>
                <w:b/>
                <w:color w:val="000000"/>
                <w:sz w:val="22"/>
                <w:lang w:eastAsia="hr-H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>Pavlenski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 put 9</w:t>
            </w:r>
            <w:r w:rsidRPr="001E33DA"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Zagreb, </w:t>
            </w:r>
            <w:r w:rsidRPr="001E33DA"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OIB: 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>73369220751, kojeg zastupa stečajni upravitelj Matija Potočnjak</w:t>
            </w:r>
          </w:p>
        </w:tc>
      </w:tr>
      <w:tr w:rsidR="00997A1E" w:rsidRPr="00FB2124" w14:paraId="3C55A22B" w14:textId="77777777" w:rsidTr="00F31A8A">
        <w:trPr>
          <w:cantSplit/>
          <w:trHeight w:val="424"/>
        </w:trPr>
        <w:tc>
          <w:tcPr>
            <w:tcW w:w="1701" w:type="dxa"/>
            <w:vAlign w:val="center"/>
          </w:tcPr>
          <w:p w14:paraId="2B899AA6" w14:textId="77777777" w:rsidR="00997A1E" w:rsidRPr="00FB2124" w:rsidRDefault="00997A1E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513" w:type="dxa"/>
            <w:vMerge/>
          </w:tcPr>
          <w:p w14:paraId="58FEA6E6" w14:textId="77777777" w:rsidR="00997A1E" w:rsidRPr="00FB2124" w:rsidRDefault="00997A1E" w:rsidP="00F31A8A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  <w:bookmarkEnd w:id="0"/>
    </w:tbl>
    <w:p w14:paraId="44B186F2" w14:textId="77777777" w:rsidR="00E478BC" w:rsidRDefault="00E478BC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14:paraId="3529F033" w14:textId="77777777" w:rsidR="009B7554" w:rsidRDefault="009B7554" w:rsidP="009B7554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 xml:space="preserve">Stečajni upravitelj u skladu s člankom 221. i 223. SZ-a, dostavlja </w:t>
      </w:r>
    </w:p>
    <w:p w14:paraId="418350A1" w14:textId="77777777" w:rsidR="009B7554" w:rsidRPr="0093240E" w:rsidRDefault="009B7554" w:rsidP="009B7554">
      <w:pPr>
        <w:spacing w:after="0" w:line="264" w:lineRule="auto"/>
        <w:jc w:val="center"/>
        <w:rPr>
          <w:rFonts w:ascii="Times New Roman" w:hAnsi="Times New Roman"/>
          <w:b/>
          <w:sz w:val="22"/>
          <w:u w:val="single"/>
        </w:rPr>
      </w:pPr>
    </w:p>
    <w:p w14:paraId="65B90B86" w14:textId="77777777" w:rsidR="009B7554" w:rsidRPr="00675325" w:rsidRDefault="009B7554" w:rsidP="009B7554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675325">
        <w:rPr>
          <w:rFonts w:ascii="Times New Roman" w:hAnsi="Times New Roman"/>
          <w:b/>
          <w:sz w:val="22"/>
        </w:rPr>
        <w:t>POPIS PREDMETA STEČAJNE MASE</w:t>
      </w:r>
      <w:r>
        <w:rPr>
          <w:rFonts w:ascii="Times New Roman" w:hAnsi="Times New Roman"/>
          <w:b/>
          <w:sz w:val="22"/>
        </w:rPr>
        <w:t xml:space="preserve"> (sukladno članku 221. SZ-a)</w:t>
      </w:r>
      <w:r w:rsidRPr="00675325">
        <w:rPr>
          <w:rFonts w:ascii="Times New Roman" w:hAnsi="Times New Roman"/>
          <w:b/>
          <w:sz w:val="22"/>
        </w:rPr>
        <w:t xml:space="preserve"> </w:t>
      </w:r>
    </w:p>
    <w:p w14:paraId="06FC081F" w14:textId="77777777" w:rsidR="009B7554" w:rsidRPr="00675325" w:rsidRDefault="009B7554" w:rsidP="009B7554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675325">
        <w:rPr>
          <w:rFonts w:ascii="Times New Roman" w:hAnsi="Times New Roman"/>
          <w:b/>
          <w:sz w:val="22"/>
        </w:rPr>
        <w:t>i</w:t>
      </w:r>
    </w:p>
    <w:p w14:paraId="0DD04B15" w14:textId="77777777" w:rsidR="009B7554" w:rsidRPr="00675325" w:rsidRDefault="009B7554" w:rsidP="009B7554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675325">
        <w:rPr>
          <w:rFonts w:ascii="Times New Roman" w:hAnsi="Times New Roman"/>
          <w:b/>
          <w:sz w:val="22"/>
        </w:rPr>
        <w:t>PREGLED IMOVIN</w:t>
      </w:r>
      <w:r>
        <w:rPr>
          <w:rFonts w:ascii="Times New Roman" w:hAnsi="Times New Roman"/>
          <w:b/>
          <w:sz w:val="22"/>
        </w:rPr>
        <w:t>E</w:t>
      </w:r>
      <w:r w:rsidRPr="00675325">
        <w:rPr>
          <w:rFonts w:ascii="Times New Roman" w:hAnsi="Times New Roman"/>
          <w:b/>
          <w:sz w:val="22"/>
        </w:rPr>
        <w:t xml:space="preserve"> I OBVEZA (sukladno članku 223. SZ-a) </w:t>
      </w:r>
    </w:p>
    <w:p w14:paraId="23D2B822" w14:textId="77777777" w:rsidR="00B90B72" w:rsidRDefault="00B90B72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1B48C112" w14:textId="16DC3000" w:rsidR="009B7554" w:rsidRDefault="009B7554" w:rsidP="009B7554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1.</w:t>
      </w:r>
      <w:r>
        <w:rPr>
          <w:rFonts w:ascii="Times New Roman" w:hAnsi="Times New Roman"/>
          <w:b/>
          <w:sz w:val="22"/>
        </w:rPr>
        <w:tab/>
        <w:t>Predmeti stečajne mase i imovina</w:t>
      </w:r>
    </w:p>
    <w:p w14:paraId="182A268D" w14:textId="77777777" w:rsidR="00F10530" w:rsidRDefault="00F10530" w:rsidP="009B7554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30D9D965" w14:textId="6AAD9D0B" w:rsidR="003321BA" w:rsidRDefault="00B90B72" w:rsidP="003321BA">
      <w:pPr>
        <w:pStyle w:val="Odlomakpopisa"/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bookmarkStart w:id="1" w:name="_Hlk108448979"/>
      <w:r>
        <w:rPr>
          <w:rFonts w:ascii="Times New Roman" w:eastAsia="Times New Roman" w:hAnsi="Times New Roman"/>
          <w:sz w:val="22"/>
          <w:lang w:eastAsia="hr-HR"/>
        </w:rPr>
        <w:t xml:space="preserve">Stečajni </w:t>
      </w:r>
      <w:r w:rsidR="00997A1E">
        <w:rPr>
          <w:rFonts w:ascii="Times New Roman" w:eastAsia="Times New Roman" w:hAnsi="Times New Roman"/>
          <w:sz w:val="22"/>
          <w:lang w:eastAsia="hr-HR"/>
        </w:rPr>
        <w:t>ima imovinu utvrđenu u izvješću.</w:t>
      </w:r>
    </w:p>
    <w:p w14:paraId="3B91531D" w14:textId="77777777" w:rsidR="00B90B72" w:rsidRDefault="00B90B72" w:rsidP="003321BA">
      <w:pPr>
        <w:pStyle w:val="Odlomakpopisa"/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bookmarkEnd w:id="1"/>
    <w:p w14:paraId="62A7BB38" w14:textId="10F71B7A" w:rsidR="009B7554" w:rsidRPr="00F70820" w:rsidRDefault="009B7554" w:rsidP="009B7554">
      <w:pPr>
        <w:spacing w:after="0" w:line="264" w:lineRule="auto"/>
        <w:rPr>
          <w:rFonts w:ascii="Times New Roman" w:hAnsi="Times New Roman"/>
          <w:b/>
          <w:sz w:val="22"/>
        </w:rPr>
      </w:pPr>
      <w:r w:rsidRPr="00F70820">
        <w:rPr>
          <w:rFonts w:ascii="Times New Roman" w:hAnsi="Times New Roman"/>
          <w:b/>
          <w:sz w:val="22"/>
        </w:rPr>
        <w:t>2.</w:t>
      </w:r>
      <w:r w:rsidRPr="00F70820">
        <w:rPr>
          <w:rFonts w:ascii="Times New Roman" w:hAnsi="Times New Roman"/>
          <w:b/>
          <w:sz w:val="22"/>
        </w:rPr>
        <w:tab/>
        <w:t>Prijavljene tražbine stečajnih vjerovnika</w:t>
      </w:r>
    </w:p>
    <w:p w14:paraId="3AB862E1" w14:textId="77777777" w:rsidR="00E478BC" w:rsidRPr="00F70820" w:rsidRDefault="00E478BC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32C597A9" w14:textId="77777777" w:rsidR="005F2055" w:rsidRPr="00F70820" w:rsidRDefault="005F2055" w:rsidP="005F2055">
      <w:pPr>
        <w:spacing w:after="0" w:line="264" w:lineRule="auto"/>
        <w:rPr>
          <w:rFonts w:ascii="Times New Roman" w:hAnsi="Times New Roman"/>
          <w:b/>
          <w:sz w:val="22"/>
        </w:rPr>
      </w:pPr>
      <w:bookmarkStart w:id="2" w:name="_Hlk59612933"/>
      <w:bookmarkStart w:id="3" w:name="_Hlk112687743"/>
      <w:r w:rsidRPr="00F70820">
        <w:rPr>
          <w:rFonts w:ascii="Times New Roman" w:hAnsi="Times New Roman"/>
          <w:b/>
          <w:sz w:val="22"/>
        </w:rPr>
        <w:t>A/ Stečajni vjerovnici</w:t>
      </w:r>
    </w:p>
    <w:p w14:paraId="6157F50D" w14:textId="5C8E9F84" w:rsidR="005F2055" w:rsidRDefault="005F2055" w:rsidP="005F2055">
      <w:pPr>
        <w:spacing w:after="0" w:line="264" w:lineRule="auto"/>
        <w:rPr>
          <w:rFonts w:ascii="Times New Roman" w:hAnsi="Times New Roman"/>
          <w:b/>
          <w:sz w:val="22"/>
          <w:highlight w:val="yellow"/>
        </w:rPr>
      </w:pPr>
    </w:p>
    <w:p w14:paraId="6DAE6E96" w14:textId="59B6A509" w:rsidR="00997A1E" w:rsidRPr="00997A1E" w:rsidRDefault="00997A1E" w:rsidP="005F2055">
      <w:pPr>
        <w:spacing w:after="0" w:line="264" w:lineRule="auto"/>
        <w:rPr>
          <w:rFonts w:ascii="Times New Roman" w:hAnsi="Times New Roman"/>
          <w:b/>
          <w:sz w:val="22"/>
        </w:rPr>
      </w:pPr>
      <w:r w:rsidRPr="00997A1E">
        <w:rPr>
          <w:rFonts w:ascii="Times New Roman" w:hAnsi="Times New Roman"/>
          <w:b/>
          <w:sz w:val="22"/>
        </w:rPr>
        <w:t>II. viši isplatni 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1984"/>
        <w:gridCol w:w="1988"/>
        <w:gridCol w:w="2115"/>
      </w:tblGrid>
      <w:tr w:rsidR="00997A1E" w:rsidRPr="005A05EE" w14:paraId="6D1DAA7E" w14:textId="77777777" w:rsidTr="00F31A8A">
        <w:trPr>
          <w:trHeight w:val="324"/>
        </w:trPr>
        <w:tc>
          <w:tcPr>
            <w:tcW w:w="1641" w:type="pct"/>
            <w:shd w:val="clear" w:color="auto" w:fill="BFBFBF" w:themeFill="background1" w:themeFillShade="BF"/>
            <w:vAlign w:val="center"/>
            <w:hideMark/>
          </w:tcPr>
          <w:p w14:paraId="33878273" w14:textId="77777777" w:rsidR="00997A1E" w:rsidRPr="005A05E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 Vjerovni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ci</w:t>
            </w:r>
          </w:p>
        </w:tc>
        <w:tc>
          <w:tcPr>
            <w:tcW w:w="1095" w:type="pct"/>
            <w:shd w:val="clear" w:color="auto" w:fill="BFBFBF" w:themeFill="background1" w:themeFillShade="BF"/>
            <w:vAlign w:val="center"/>
            <w:hideMark/>
          </w:tcPr>
          <w:p w14:paraId="70A43850" w14:textId="77777777" w:rsidR="00997A1E" w:rsidRPr="005A05E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(kn)</w:t>
            </w:r>
          </w:p>
        </w:tc>
        <w:tc>
          <w:tcPr>
            <w:tcW w:w="1097" w:type="pct"/>
            <w:shd w:val="clear" w:color="auto" w:fill="BFBFBF" w:themeFill="background1" w:themeFillShade="BF"/>
            <w:vAlign w:val="center"/>
            <w:hideMark/>
          </w:tcPr>
          <w:p w14:paraId="67113A4A" w14:textId="77777777" w:rsidR="00997A1E" w:rsidRPr="005A05E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(kn)</w:t>
            </w:r>
          </w:p>
        </w:tc>
        <w:tc>
          <w:tcPr>
            <w:tcW w:w="1167" w:type="pct"/>
            <w:shd w:val="clear" w:color="auto" w:fill="BFBFBF" w:themeFill="background1" w:themeFillShade="BF"/>
            <w:vAlign w:val="center"/>
            <w:hideMark/>
          </w:tcPr>
          <w:p w14:paraId="1AF61203" w14:textId="77777777" w:rsidR="00997A1E" w:rsidRPr="005A05E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(kn)</w:t>
            </w:r>
          </w:p>
        </w:tc>
      </w:tr>
      <w:tr w:rsidR="00997A1E" w:rsidRPr="005A05EE" w14:paraId="1E020C1A" w14:textId="77777777" w:rsidTr="00F31A8A">
        <w:trPr>
          <w:trHeight w:val="324"/>
        </w:trPr>
        <w:tc>
          <w:tcPr>
            <w:tcW w:w="1641" w:type="pct"/>
            <w:vAlign w:val="center"/>
          </w:tcPr>
          <w:p w14:paraId="2622A6D3" w14:textId="77777777" w:rsidR="00997A1E" w:rsidRPr="005E1358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eastAsia="Times New Roman" w:hAnsi="Times New Roman"/>
                <w:sz w:val="22"/>
                <w:lang w:eastAsia="hr-HR"/>
              </w:rPr>
              <w:t>Ministarstvo financija, Porezna uprava</w:t>
            </w:r>
          </w:p>
        </w:tc>
        <w:tc>
          <w:tcPr>
            <w:tcW w:w="1095" w:type="pct"/>
            <w:vAlign w:val="center"/>
          </w:tcPr>
          <w:p w14:paraId="1A66BAA8" w14:textId="77777777" w:rsidR="00997A1E" w:rsidRPr="005E1358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hAnsi="Times New Roman"/>
                <w:sz w:val="22"/>
              </w:rPr>
              <w:t>384.830,2</w:t>
            </w:r>
            <w:r>
              <w:rPr>
                <w:rFonts w:ascii="Times New Roman" w:hAnsi="Times New Roman"/>
                <w:sz w:val="22"/>
              </w:rPr>
              <w:t>7</w:t>
            </w:r>
          </w:p>
        </w:tc>
        <w:tc>
          <w:tcPr>
            <w:tcW w:w="1097" w:type="pct"/>
            <w:vAlign w:val="center"/>
          </w:tcPr>
          <w:p w14:paraId="721375E0" w14:textId="77777777" w:rsidR="00997A1E" w:rsidRPr="005A05EE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hAnsi="Times New Roman"/>
                <w:sz w:val="22"/>
              </w:rPr>
              <w:t>384.830,2</w:t>
            </w:r>
            <w:r>
              <w:rPr>
                <w:rFonts w:ascii="Times New Roman" w:hAnsi="Times New Roman"/>
                <w:sz w:val="22"/>
              </w:rPr>
              <w:t>7</w:t>
            </w:r>
          </w:p>
        </w:tc>
        <w:tc>
          <w:tcPr>
            <w:tcW w:w="1167" w:type="pct"/>
            <w:vAlign w:val="center"/>
          </w:tcPr>
          <w:p w14:paraId="6F9E1113" w14:textId="77777777" w:rsidR="00997A1E" w:rsidRPr="005A05EE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97A1E" w:rsidRPr="005A05EE" w14:paraId="49AA0FC1" w14:textId="77777777" w:rsidTr="00F31A8A">
        <w:trPr>
          <w:trHeight w:val="324"/>
        </w:trPr>
        <w:tc>
          <w:tcPr>
            <w:tcW w:w="1641" w:type="pct"/>
            <w:vAlign w:val="center"/>
          </w:tcPr>
          <w:p w14:paraId="4F970135" w14:textId="77777777" w:rsidR="00997A1E" w:rsidRPr="005E1358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eastAsia="Times New Roman" w:hAnsi="Times New Roman"/>
                <w:sz w:val="22"/>
                <w:lang w:eastAsia="hr-HR"/>
              </w:rPr>
              <w:t>Heavy Transport d.o.o.</w:t>
            </w:r>
          </w:p>
        </w:tc>
        <w:tc>
          <w:tcPr>
            <w:tcW w:w="1095" w:type="pct"/>
            <w:vAlign w:val="center"/>
          </w:tcPr>
          <w:p w14:paraId="6F163E32" w14:textId="77777777" w:rsidR="00997A1E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121.153,8</w:t>
            </w:r>
            <w:r>
              <w:rPr>
                <w:rFonts w:ascii="Times New Roman" w:hAnsi="Times New Roman"/>
                <w:sz w:val="22"/>
              </w:rPr>
              <w:t>9</w:t>
            </w:r>
          </w:p>
        </w:tc>
        <w:tc>
          <w:tcPr>
            <w:tcW w:w="1097" w:type="pct"/>
            <w:vAlign w:val="center"/>
          </w:tcPr>
          <w:p w14:paraId="435CEC3D" w14:textId="77777777" w:rsidR="00997A1E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121.153,8</w:t>
            </w:r>
            <w:r>
              <w:rPr>
                <w:rFonts w:ascii="Times New Roman" w:hAnsi="Times New Roman"/>
                <w:sz w:val="22"/>
              </w:rPr>
              <w:t>9</w:t>
            </w:r>
          </w:p>
        </w:tc>
        <w:tc>
          <w:tcPr>
            <w:tcW w:w="1167" w:type="pct"/>
            <w:vAlign w:val="center"/>
          </w:tcPr>
          <w:p w14:paraId="5EDFC589" w14:textId="77777777" w:rsidR="00997A1E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97A1E" w:rsidRPr="005A05EE" w14:paraId="6347CA08" w14:textId="77777777" w:rsidTr="00F31A8A">
        <w:trPr>
          <w:trHeight w:val="324"/>
        </w:trPr>
        <w:tc>
          <w:tcPr>
            <w:tcW w:w="1641" w:type="pct"/>
            <w:vAlign w:val="center"/>
          </w:tcPr>
          <w:p w14:paraId="1C2B4A0A" w14:textId="77777777" w:rsidR="00997A1E" w:rsidRPr="00B67172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eastAsia="Times New Roman" w:hAnsi="Times New Roman"/>
                <w:sz w:val="22"/>
                <w:lang w:eastAsia="hr-HR"/>
              </w:rPr>
              <w:t>ASCENDUM građevinski strojevi Hrvatska d.o.o.</w:t>
            </w:r>
          </w:p>
        </w:tc>
        <w:tc>
          <w:tcPr>
            <w:tcW w:w="1095" w:type="pct"/>
            <w:vAlign w:val="center"/>
          </w:tcPr>
          <w:p w14:paraId="43C41CD4" w14:textId="77777777" w:rsidR="00997A1E" w:rsidRPr="00B67172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2.787.644,147</w:t>
            </w:r>
          </w:p>
        </w:tc>
        <w:tc>
          <w:tcPr>
            <w:tcW w:w="1097" w:type="pct"/>
            <w:vAlign w:val="center"/>
          </w:tcPr>
          <w:p w14:paraId="5592B786" w14:textId="77777777" w:rsidR="00997A1E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2.787.644,147</w:t>
            </w:r>
          </w:p>
        </w:tc>
        <w:tc>
          <w:tcPr>
            <w:tcW w:w="1167" w:type="pct"/>
            <w:vAlign w:val="center"/>
          </w:tcPr>
          <w:p w14:paraId="78976698" w14:textId="77777777" w:rsidR="00997A1E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97A1E" w:rsidRPr="005A05EE" w14:paraId="0CE8F795" w14:textId="77777777" w:rsidTr="00F31A8A">
        <w:trPr>
          <w:trHeight w:val="324"/>
        </w:trPr>
        <w:tc>
          <w:tcPr>
            <w:tcW w:w="1641" w:type="pct"/>
            <w:vAlign w:val="center"/>
          </w:tcPr>
          <w:p w14:paraId="541E75A3" w14:textId="77777777" w:rsidR="00997A1E" w:rsidRPr="00B67172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eastAsia="Times New Roman" w:hAnsi="Times New Roman"/>
                <w:sz w:val="22"/>
                <w:lang w:eastAsia="hr-HR"/>
              </w:rPr>
              <w:t>VELEBIT-PROMET d.o.o.</w:t>
            </w:r>
          </w:p>
        </w:tc>
        <w:tc>
          <w:tcPr>
            <w:tcW w:w="1095" w:type="pct"/>
            <w:vAlign w:val="center"/>
          </w:tcPr>
          <w:p w14:paraId="2F93DB29" w14:textId="77777777" w:rsidR="00997A1E" w:rsidRPr="00B67172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285.401,96</w:t>
            </w:r>
          </w:p>
        </w:tc>
        <w:tc>
          <w:tcPr>
            <w:tcW w:w="1097" w:type="pct"/>
            <w:vAlign w:val="center"/>
          </w:tcPr>
          <w:p w14:paraId="564B91C7" w14:textId="77777777" w:rsidR="00997A1E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285.401,96</w:t>
            </w:r>
          </w:p>
        </w:tc>
        <w:tc>
          <w:tcPr>
            <w:tcW w:w="1167" w:type="pct"/>
            <w:vAlign w:val="center"/>
          </w:tcPr>
          <w:p w14:paraId="2C246FFD" w14:textId="77777777" w:rsidR="00997A1E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97A1E" w:rsidRPr="005A05EE" w14:paraId="0E2E4BAE" w14:textId="77777777" w:rsidTr="00F31A8A">
        <w:trPr>
          <w:trHeight w:val="324"/>
        </w:trPr>
        <w:tc>
          <w:tcPr>
            <w:tcW w:w="1641" w:type="pct"/>
            <w:vAlign w:val="center"/>
          </w:tcPr>
          <w:p w14:paraId="606ECB38" w14:textId="77777777" w:rsidR="00997A1E" w:rsidRPr="00B67172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eastAsia="Times New Roman" w:hAnsi="Times New Roman"/>
                <w:sz w:val="22"/>
                <w:lang w:eastAsia="hr-HR"/>
              </w:rPr>
              <w:t>ING-JET d.o.o.</w:t>
            </w:r>
          </w:p>
        </w:tc>
        <w:tc>
          <w:tcPr>
            <w:tcW w:w="1095" w:type="pct"/>
            <w:vAlign w:val="center"/>
          </w:tcPr>
          <w:p w14:paraId="1577171C" w14:textId="77777777" w:rsidR="00997A1E" w:rsidRPr="00B67172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804.336,46</w:t>
            </w:r>
          </w:p>
        </w:tc>
        <w:tc>
          <w:tcPr>
            <w:tcW w:w="1097" w:type="pct"/>
            <w:vAlign w:val="center"/>
          </w:tcPr>
          <w:p w14:paraId="14BE5901" w14:textId="77777777" w:rsidR="00997A1E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804.336,46</w:t>
            </w:r>
          </w:p>
        </w:tc>
        <w:tc>
          <w:tcPr>
            <w:tcW w:w="1167" w:type="pct"/>
            <w:vAlign w:val="center"/>
          </w:tcPr>
          <w:p w14:paraId="656927F2" w14:textId="77777777" w:rsidR="00997A1E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97A1E" w:rsidRPr="005A05EE" w14:paraId="77681CE6" w14:textId="77777777" w:rsidTr="00F31A8A">
        <w:trPr>
          <w:trHeight w:val="324"/>
        </w:trPr>
        <w:tc>
          <w:tcPr>
            <w:tcW w:w="1641" w:type="pct"/>
            <w:vAlign w:val="center"/>
          </w:tcPr>
          <w:p w14:paraId="211A00BE" w14:textId="77777777" w:rsidR="00997A1E" w:rsidRPr="00B67172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eastAsia="Times New Roman" w:hAnsi="Times New Roman"/>
                <w:sz w:val="22"/>
                <w:lang w:eastAsia="hr-HR"/>
              </w:rPr>
              <w:t>FINANCIJSKA AGENCIJA</w:t>
            </w:r>
          </w:p>
        </w:tc>
        <w:tc>
          <w:tcPr>
            <w:tcW w:w="1095" w:type="pct"/>
            <w:vAlign w:val="center"/>
          </w:tcPr>
          <w:p w14:paraId="7D9B4B24" w14:textId="77777777" w:rsidR="00997A1E" w:rsidRPr="00B67172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2.000,00</w:t>
            </w:r>
          </w:p>
        </w:tc>
        <w:tc>
          <w:tcPr>
            <w:tcW w:w="1097" w:type="pct"/>
            <w:vAlign w:val="center"/>
          </w:tcPr>
          <w:p w14:paraId="499EA747" w14:textId="77777777" w:rsidR="00997A1E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2.000,00</w:t>
            </w:r>
          </w:p>
        </w:tc>
        <w:tc>
          <w:tcPr>
            <w:tcW w:w="1167" w:type="pct"/>
            <w:vAlign w:val="center"/>
          </w:tcPr>
          <w:p w14:paraId="66842ABA" w14:textId="77777777" w:rsidR="00997A1E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97A1E" w:rsidRPr="005A05EE" w14:paraId="2BC05E7C" w14:textId="77777777" w:rsidTr="00F31A8A">
        <w:trPr>
          <w:trHeight w:val="324"/>
        </w:trPr>
        <w:tc>
          <w:tcPr>
            <w:tcW w:w="1641" w:type="pct"/>
          </w:tcPr>
          <w:p w14:paraId="7029A301" w14:textId="77777777" w:rsidR="00997A1E" w:rsidRPr="005E1358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hAnsi="Times New Roman"/>
                <w:sz w:val="22"/>
              </w:rPr>
              <w:t>Branko Knežević PR 2. maj</w:t>
            </w:r>
          </w:p>
        </w:tc>
        <w:tc>
          <w:tcPr>
            <w:tcW w:w="1095" w:type="pct"/>
            <w:vAlign w:val="center"/>
          </w:tcPr>
          <w:p w14:paraId="085F5C85" w14:textId="77777777" w:rsidR="00997A1E" w:rsidRPr="005E1358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eastAsia="Times New Roman" w:hAnsi="Times New Roman"/>
                <w:sz w:val="22"/>
                <w:lang w:eastAsia="hr-HR"/>
              </w:rPr>
              <w:t>1.486.325,52</w:t>
            </w:r>
          </w:p>
        </w:tc>
        <w:tc>
          <w:tcPr>
            <w:tcW w:w="1097" w:type="pct"/>
            <w:vAlign w:val="center"/>
          </w:tcPr>
          <w:p w14:paraId="4D6D173C" w14:textId="77777777" w:rsidR="00997A1E" w:rsidRPr="00D81300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B67172">
              <w:rPr>
                <w:rFonts w:ascii="Times New Roman" w:eastAsia="Times New Roman" w:hAnsi="Times New Roman"/>
                <w:sz w:val="22"/>
                <w:lang w:eastAsia="hr-HR"/>
              </w:rPr>
              <w:t>1.486.325,52</w:t>
            </w:r>
          </w:p>
        </w:tc>
        <w:tc>
          <w:tcPr>
            <w:tcW w:w="1167" w:type="pct"/>
            <w:vAlign w:val="center"/>
          </w:tcPr>
          <w:p w14:paraId="6D21261F" w14:textId="77777777" w:rsidR="00997A1E" w:rsidRPr="00D81300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97A1E" w:rsidRPr="005A05EE" w14:paraId="3BFBE7BD" w14:textId="77777777" w:rsidTr="00F31A8A">
        <w:trPr>
          <w:trHeight w:val="324"/>
        </w:trPr>
        <w:tc>
          <w:tcPr>
            <w:tcW w:w="1641" w:type="pct"/>
          </w:tcPr>
          <w:p w14:paraId="0DF59231" w14:textId="77777777" w:rsidR="00997A1E" w:rsidRPr="005E1358" w:rsidRDefault="00997A1E" w:rsidP="00F31A8A">
            <w:pPr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PERI oplate i skele d.o.o.</w:t>
            </w:r>
          </w:p>
        </w:tc>
        <w:tc>
          <w:tcPr>
            <w:tcW w:w="1095" w:type="pct"/>
            <w:vAlign w:val="center"/>
          </w:tcPr>
          <w:p w14:paraId="20F61ECB" w14:textId="77777777" w:rsidR="00997A1E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1.341.821,66</w:t>
            </w:r>
          </w:p>
        </w:tc>
        <w:tc>
          <w:tcPr>
            <w:tcW w:w="1097" w:type="pct"/>
            <w:vAlign w:val="center"/>
          </w:tcPr>
          <w:p w14:paraId="1D08260B" w14:textId="77777777" w:rsidR="00997A1E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B67172">
              <w:rPr>
                <w:rFonts w:ascii="Times New Roman" w:hAnsi="Times New Roman"/>
                <w:sz w:val="22"/>
              </w:rPr>
              <w:t>1.341.821,66</w:t>
            </w:r>
          </w:p>
        </w:tc>
        <w:tc>
          <w:tcPr>
            <w:tcW w:w="1167" w:type="pct"/>
            <w:vAlign w:val="center"/>
          </w:tcPr>
          <w:p w14:paraId="5CA834BC" w14:textId="77777777" w:rsidR="00997A1E" w:rsidRPr="009910D9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97A1E" w:rsidRPr="005A05EE" w14:paraId="5F8719E5" w14:textId="77777777" w:rsidTr="00F31A8A">
        <w:trPr>
          <w:trHeight w:val="324"/>
        </w:trPr>
        <w:tc>
          <w:tcPr>
            <w:tcW w:w="1641" w:type="pct"/>
          </w:tcPr>
          <w:p w14:paraId="49F61686" w14:textId="77777777" w:rsidR="00997A1E" w:rsidRPr="00B67172" w:rsidRDefault="00997A1E" w:rsidP="00F31A8A">
            <w:pPr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095" w:type="pct"/>
            <w:vAlign w:val="center"/>
          </w:tcPr>
          <w:p w14:paraId="00CAFCDB" w14:textId="77777777" w:rsidR="00997A1E" w:rsidRPr="00B67172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97" w:type="pct"/>
            <w:vAlign w:val="center"/>
          </w:tcPr>
          <w:p w14:paraId="06531FCD" w14:textId="77777777" w:rsidR="00997A1E" w:rsidRPr="00B67172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167" w:type="pct"/>
            <w:vAlign w:val="center"/>
          </w:tcPr>
          <w:p w14:paraId="3DF79E77" w14:textId="77777777" w:rsidR="00997A1E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</w:tr>
      <w:tr w:rsidR="00997A1E" w:rsidRPr="005A05EE" w14:paraId="406F6941" w14:textId="77777777" w:rsidTr="00F31A8A">
        <w:trPr>
          <w:trHeight w:val="324"/>
        </w:trPr>
        <w:tc>
          <w:tcPr>
            <w:tcW w:w="1641" w:type="pct"/>
          </w:tcPr>
          <w:p w14:paraId="5CF95EE6" w14:textId="77777777" w:rsidR="00997A1E" w:rsidRPr="00371993" w:rsidRDefault="00997A1E" w:rsidP="00F31A8A">
            <w:pPr>
              <w:spacing w:after="0" w:line="264" w:lineRule="auto"/>
              <w:jc w:val="both"/>
              <w:rPr>
                <w:rFonts w:ascii="Times New Roman" w:hAnsi="Times New Roman"/>
                <w:b/>
                <w:bCs/>
                <w:sz w:val="22"/>
              </w:rPr>
            </w:pPr>
            <w:r w:rsidRPr="00371993">
              <w:rPr>
                <w:rFonts w:ascii="Times New Roman" w:hAnsi="Times New Roman"/>
                <w:b/>
                <w:bCs/>
                <w:sz w:val="22"/>
              </w:rPr>
              <w:t>Ukupno:</w:t>
            </w:r>
          </w:p>
        </w:tc>
        <w:tc>
          <w:tcPr>
            <w:tcW w:w="1095" w:type="pct"/>
            <w:vAlign w:val="center"/>
          </w:tcPr>
          <w:p w14:paraId="65BA8F4B" w14:textId="77777777" w:rsidR="00997A1E" w:rsidRPr="005E1358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2F33A3">
              <w:rPr>
                <w:rFonts w:ascii="Times New Roman" w:hAnsi="Times New Roman"/>
                <w:sz w:val="22"/>
              </w:rPr>
              <w:t>7.213.513,91</w:t>
            </w:r>
          </w:p>
        </w:tc>
        <w:tc>
          <w:tcPr>
            <w:tcW w:w="1097" w:type="pct"/>
            <w:vAlign w:val="center"/>
          </w:tcPr>
          <w:p w14:paraId="4118261C" w14:textId="77777777" w:rsidR="00997A1E" w:rsidRPr="005E1358" w:rsidRDefault="00997A1E" w:rsidP="00F31A8A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 w:rsidRPr="002F33A3">
              <w:rPr>
                <w:rFonts w:ascii="Times New Roman" w:hAnsi="Times New Roman"/>
                <w:sz w:val="22"/>
              </w:rPr>
              <w:t>7.213.513,91</w:t>
            </w:r>
          </w:p>
        </w:tc>
        <w:tc>
          <w:tcPr>
            <w:tcW w:w="1167" w:type="pct"/>
            <w:vAlign w:val="center"/>
          </w:tcPr>
          <w:p w14:paraId="567ACF4C" w14:textId="77777777" w:rsidR="00997A1E" w:rsidRPr="009910D9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</w:tbl>
    <w:p w14:paraId="0D25C9DE" w14:textId="77777777" w:rsidR="00997A1E" w:rsidRDefault="00997A1E" w:rsidP="00997A1E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7E5F3261" w14:textId="4EE63305" w:rsidR="00997A1E" w:rsidRDefault="00997A1E" w:rsidP="00997A1E">
      <w:pPr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7411C9">
        <w:rPr>
          <w:rFonts w:ascii="Times New Roman" w:eastAsia="Times New Roman" w:hAnsi="Times New Roman"/>
          <w:b/>
          <w:bCs/>
          <w:sz w:val="22"/>
          <w:lang w:eastAsia="hr-HR"/>
        </w:rPr>
        <w:t xml:space="preserve">Ukupan iznos prijavljenih </w:t>
      </w:r>
      <w:r>
        <w:rPr>
          <w:rFonts w:ascii="Times New Roman" w:eastAsia="Times New Roman" w:hAnsi="Times New Roman"/>
          <w:b/>
          <w:bCs/>
          <w:sz w:val="22"/>
          <w:lang w:eastAsia="hr-HR"/>
        </w:rPr>
        <w:t>(II. viši isplatni red)</w:t>
      </w:r>
      <w:r w:rsidRPr="007411C9">
        <w:rPr>
          <w:rFonts w:ascii="Times New Roman" w:eastAsia="Times New Roman" w:hAnsi="Times New Roman"/>
          <w:b/>
          <w:bCs/>
          <w:sz w:val="22"/>
          <w:lang w:eastAsia="hr-HR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2241"/>
        <w:gridCol w:w="2464"/>
        <w:gridCol w:w="2115"/>
      </w:tblGrid>
      <w:tr w:rsidR="00997A1E" w:rsidRPr="005A05EE" w14:paraId="6072A85C" w14:textId="77777777" w:rsidTr="00F31A8A">
        <w:trPr>
          <w:trHeight w:val="324"/>
        </w:trPr>
        <w:tc>
          <w:tcPr>
            <w:tcW w:w="1236" w:type="pct"/>
            <w:shd w:val="clear" w:color="auto" w:fill="BFBFBF" w:themeFill="background1" w:themeFillShade="BF"/>
            <w:vAlign w:val="center"/>
            <w:hideMark/>
          </w:tcPr>
          <w:p w14:paraId="251C9E2A" w14:textId="77777777" w:rsidR="00997A1E" w:rsidRPr="005A05E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 Vjerovni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ci</w:t>
            </w:r>
          </w:p>
        </w:tc>
        <w:tc>
          <w:tcPr>
            <w:tcW w:w="1237" w:type="pct"/>
            <w:shd w:val="clear" w:color="auto" w:fill="BFBFBF" w:themeFill="background1" w:themeFillShade="BF"/>
            <w:vAlign w:val="center"/>
            <w:hideMark/>
          </w:tcPr>
          <w:p w14:paraId="55EC6C86" w14:textId="77777777" w:rsidR="00997A1E" w:rsidRPr="005A05E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</w:p>
        </w:tc>
        <w:tc>
          <w:tcPr>
            <w:tcW w:w="1360" w:type="pct"/>
            <w:shd w:val="clear" w:color="auto" w:fill="BFBFBF" w:themeFill="background1" w:themeFillShade="BF"/>
            <w:vAlign w:val="center"/>
            <w:hideMark/>
          </w:tcPr>
          <w:p w14:paraId="6A0C4484" w14:textId="77777777" w:rsidR="00997A1E" w:rsidRPr="005A05E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</w:p>
        </w:tc>
        <w:tc>
          <w:tcPr>
            <w:tcW w:w="1167" w:type="pct"/>
            <w:shd w:val="clear" w:color="auto" w:fill="BFBFBF" w:themeFill="background1" w:themeFillShade="BF"/>
            <w:vAlign w:val="center"/>
            <w:hideMark/>
          </w:tcPr>
          <w:p w14:paraId="73AD751C" w14:textId="77777777" w:rsidR="00997A1E" w:rsidRPr="005A05E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</w:p>
        </w:tc>
      </w:tr>
      <w:tr w:rsidR="00997A1E" w:rsidRPr="005A05EE" w14:paraId="1BCE19A3" w14:textId="77777777" w:rsidTr="00F31A8A">
        <w:trPr>
          <w:trHeight w:val="324"/>
        </w:trPr>
        <w:tc>
          <w:tcPr>
            <w:tcW w:w="1236" w:type="pct"/>
            <w:vAlign w:val="center"/>
          </w:tcPr>
          <w:p w14:paraId="29B1AE8F" w14:textId="77777777" w:rsidR="00997A1E" w:rsidRPr="005A05E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237" w:type="pct"/>
            <w:vAlign w:val="center"/>
          </w:tcPr>
          <w:p w14:paraId="20827553" w14:textId="77777777" w:rsidR="00997A1E" w:rsidRPr="005A05EE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2F33A3">
              <w:rPr>
                <w:rFonts w:ascii="Times New Roman" w:hAnsi="Times New Roman"/>
                <w:sz w:val="22"/>
              </w:rPr>
              <w:t>7.213.513,91</w:t>
            </w:r>
            <w:r>
              <w:rPr>
                <w:rFonts w:ascii="Times New Roman" w:hAnsi="Times New Roman"/>
                <w:sz w:val="22"/>
              </w:rPr>
              <w:t xml:space="preserve"> kn</w:t>
            </w:r>
          </w:p>
        </w:tc>
        <w:tc>
          <w:tcPr>
            <w:tcW w:w="1360" w:type="pct"/>
            <w:vAlign w:val="center"/>
          </w:tcPr>
          <w:p w14:paraId="47DBAEAB" w14:textId="77777777" w:rsidR="00997A1E" w:rsidRPr="005A05EE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2F33A3">
              <w:rPr>
                <w:rFonts w:ascii="Times New Roman" w:hAnsi="Times New Roman"/>
                <w:sz w:val="22"/>
              </w:rPr>
              <w:t>7.213.513,91</w:t>
            </w:r>
            <w:r>
              <w:rPr>
                <w:rFonts w:ascii="Times New Roman" w:hAnsi="Times New Roman"/>
                <w:sz w:val="22"/>
              </w:rPr>
              <w:t xml:space="preserve"> kn</w:t>
            </w:r>
          </w:p>
        </w:tc>
        <w:tc>
          <w:tcPr>
            <w:tcW w:w="1167" w:type="pct"/>
            <w:vAlign w:val="center"/>
          </w:tcPr>
          <w:p w14:paraId="51C8B4D4" w14:textId="77777777" w:rsidR="00997A1E" w:rsidRPr="005A05EE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 kn</w:t>
            </w:r>
          </w:p>
        </w:tc>
      </w:tr>
    </w:tbl>
    <w:p w14:paraId="01CE5E34" w14:textId="77777777" w:rsidR="003321BA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7AA748CD" w14:textId="04335DE1" w:rsidR="005F2055" w:rsidRPr="00F70820" w:rsidRDefault="005F2055" w:rsidP="005F2055">
      <w:pPr>
        <w:spacing w:after="0" w:line="264" w:lineRule="auto"/>
        <w:rPr>
          <w:rFonts w:ascii="Times New Roman" w:hAnsi="Times New Roman"/>
          <w:b/>
          <w:sz w:val="22"/>
        </w:rPr>
      </w:pPr>
      <w:r w:rsidRPr="00F70820">
        <w:rPr>
          <w:rFonts w:ascii="Times New Roman" w:hAnsi="Times New Roman"/>
          <w:b/>
          <w:sz w:val="22"/>
        </w:rPr>
        <w:t xml:space="preserve">B/ </w:t>
      </w:r>
      <w:proofErr w:type="spellStart"/>
      <w:r w:rsidRPr="00F70820">
        <w:rPr>
          <w:rFonts w:ascii="Times New Roman" w:hAnsi="Times New Roman"/>
          <w:b/>
          <w:sz w:val="22"/>
        </w:rPr>
        <w:t>Razlučni</w:t>
      </w:r>
      <w:proofErr w:type="spellEnd"/>
      <w:r w:rsidRPr="00F70820">
        <w:rPr>
          <w:rFonts w:ascii="Times New Roman" w:hAnsi="Times New Roman"/>
          <w:b/>
          <w:sz w:val="22"/>
        </w:rPr>
        <w:t xml:space="preserve"> vjerovnici</w:t>
      </w:r>
    </w:p>
    <w:p w14:paraId="41A52AB3" w14:textId="77777777" w:rsidR="00F70820" w:rsidRPr="00F10530" w:rsidRDefault="00F70820" w:rsidP="005F2055">
      <w:pPr>
        <w:spacing w:after="0" w:line="264" w:lineRule="auto"/>
        <w:rPr>
          <w:rFonts w:ascii="Times New Roman" w:hAnsi="Times New Roman"/>
          <w:b/>
          <w:sz w:val="22"/>
          <w:highlight w:val="yellow"/>
        </w:rPr>
      </w:pPr>
    </w:p>
    <w:p w14:paraId="6B9EBDB1" w14:textId="65EEB296" w:rsidR="005F2055" w:rsidRDefault="003321BA" w:rsidP="00751F21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 w:rsidRPr="003321BA">
        <w:rPr>
          <w:rFonts w:ascii="Times New Roman" w:eastAsia="Times New Roman" w:hAnsi="Times New Roman"/>
          <w:sz w:val="22"/>
          <w:lang w:eastAsia="hr-HR"/>
        </w:rPr>
        <w:t>Nema.</w:t>
      </w:r>
    </w:p>
    <w:p w14:paraId="11461437" w14:textId="48822ECA" w:rsidR="00B90B72" w:rsidRDefault="00B90B72" w:rsidP="00751F21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4549C6B0" w14:textId="64DE656F" w:rsidR="00B90B72" w:rsidRPr="00B90B72" w:rsidRDefault="00B90B72" w:rsidP="00751F21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B90B72">
        <w:rPr>
          <w:rFonts w:ascii="Times New Roman" w:eastAsia="Times New Roman" w:hAnsi="Times New Roman"/>
          <w:b/>
          <w:bCs/>
          <w:sz w:val="22"/>
          <w:lang w:eastAsia="hr-HR"/>
        </w:rPr>
        <w:t>C/ Izlučni vjerovnici</w:t>
      </w:r>
    </w:p>
    <w:p w14:paraId="0C739E13" w14:textId="42E64B49" w:rsidR="003321BA" w:rsidRDefault="003321BA" w:rsidP="00751F21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17E301F2" w14:textId="03935B26" w:rsidR="00B90B72" w:rsidRPr="00B90B72" w:rsidRDefault="00B90B72" w:rsidP="00751F21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 w:rsidRPr="00B90B72">
        <w:rPr>
          <w:rFonts w:ascii="Times New Roman" w:eastAsia="Times New Roman" w:hAnsi="Times New Roman"/>
          <w:sz w:val="22"/>
          <w:lang w:eastAsia="hr-HR"/>
        </w:rPr>
        <w:t>Nema.</w:t>
      </w:r>
    </w:p>
    <w:bookmarkEnd w:id="3"/>
    <w:p w14:paraId="62C56D04" w14:textId="77777777" w:rsidR="00B90B72" w:rsidRDefault="00B90B72" w:rsidP="00751F21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</w:p>
    <w:bookmarkEnd w:id="2"/>
    <w:p w14:paraId="03000E12" w14:textId="55C44841" w:rsidR="009A0B9D" w:rsidRDefault="009B7554" w:rsidP="009A0B9D">
      <w:pPr>
        <w:spacing w:after="0" w:line="264" w:lineRule="auto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1E781F">
        <w:rPr>
          <w:rFonts w:ascii="Times New Roman" w:eastAsia="Times New Roman" w:hAnsi="Times New Roman"/>
          <w:b/>
          <w:bCs/>
          <w:sz w:val="22"/>
          <w:lang w:eastAsia="hr-HR"/>
        </w:rPr>
        <w:t>3.</w:t>
      </w:r>
      <w:r w:rsidRPr="001E781F">
        <w:rPr>
          <w:rFonts w:ascii="Times New Roman" w:eastAsia="Times New Roman" w:hAnsi="Times New Roman"/>
          <w:b/>
          <w:bCs/>
          <w:sz w:val="22"/>
          <w:lang w:eastAsia="hr-HR"/>
        </w:rPr>
        <w:tab/>
        <w:t>Predračun troškova</w:t>
      </w:r>
    </w:p>
    <w:p w14:paraId="4273D639" w14:textId="77777777" w:rsidR="00B90B72" w:rsidRDefault="00B90B72" w:rsidP="00B90B72">
      <w:pPr>
        <w:spacing w:after="0" w:line="264" w:lineRule="auto"/>
        <w:ind w:left="705" w:hanging="705"/>
        <w:jc w:val="both"/>
        <w:rPr>
          <w:rFonts w:ascii="Times New Roman" w:eastAsia="Times New Roman" w:hAnsi="Times New Roman"/>
          <w:sz w:val="22"/>
          <w:lang w:eastAsia="hr-HR"/>
        </w:rPr>
      </w:pPr>
      <w:bookmarkStart w:id="4" w:name="_Hlk107661560"/>
      <w:bookmarkStart w:id="5" w:name="_Hlk59613186"/>
      <w:bookmarkStart w:id="6" w:name="_Toc59558496"/>
    </w:p>
    <w:p w14:paraId="59072AA1" w14:textId="70401E1B" w:rsidR="00997A1E" w:rsidRPr="0093240E" w:rsidRDefault="00997A1E" w:rsidP="00997A1E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bookmarkStart w:id="7" w:name="_Hlk107242377"/>
      <w:r w:rsidRPr="0093240E">
        <w:rPr>
          <w:rFonts w:ascii="Times New Roman" w:eastAsia="Times New Roman" w:hAnsi="Times New Roman"/>
          <w:sz w:val="22"/>
          <w:lang w:eastAsia="hr-HR"/>
        </w:rPr>
        <w:t>1.</w:t>
      </w:r>
      <w:r w:rsidRPr="0093240E">
        <w:rPr>
          <w:rFonts w:ascii="Times New Roman" w:eastAsia="Times New Roman" w:hAnsi="Times New Roman"/>
          <w:sz w:val="22"/>
          <w:lang w:eastAsia="hr-HR"/>
        </w:rPr>
        <w:tab/>
        <w:t xml:space="preserve">Dospjeli nepodmireni troškovi od </w:t>
      </w:r>
      <w:r>
        <w:rPr>
          <w:rFonts w:ascii="Times New Roman" w:eastAsia="Times New Roman" w:hAnsi="Times New Roman"/>
          <w:sz w:val="22"/>
          <w:lang w:eastAsia="hr-HR"/>
        </w:rPr>
        <w:t>9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</w:t>
      </w:r>
      <w:r>
        <w:rPr>
          <w:rFonts w:ascii="Times New Roman" w:eastAsia="Times New Roman" w:hAnsi="Times New Roman"/>
          <w:sz w:val="22"/>
          <w:lang w:eastAsia="hr-HR"/>
        </w:rPr>
        <w:t xml:space="preserve">svibnja </w:t>
      </w:r>
      <w:r w:rsidRPr="0093240E">
        <w:rPr>
          <w:rFonts w:ascii="Times New Roman" w:eastAsia="Times New Roman" w:hAnsi="Times New Roman"/>
          <w:sz w:val="22"/>
          <w:lang w:eastAsia="hr-HR"/>
        </w:rPr>
        <w:t>202</w:t>
      </w:r>
      <w:r>
        <w:rPr>
          <w:rFonts w:ascii="Times New Roman" w:eastAsia="Times New Roman" w:hAnsi="Times New Roman"/>
          <w:sz w:val="22"/>
          <w:lang w:eastAsia="hr-HR"/>
        </w:rPr>
        <w:t>2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do </w:t>
      </w:r>
      <w:r>
        <w:rPr>
          <w:rFonts w:ascii="Times New Roman" w:eastAsia="Times New Roman" w:hAnsi="Times New Roman"/>
          <w:sz w:val="22"/>
          <w:lang w:eastAsia="hr-HR"/>
        </w:rPr>
        <w:t>25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</w:t>
      </w:r>
      <w:r>
        <w:rPr>
          <w:rFonts w:ascii="Times New Roman" w:eastAsia="Times New Roman" w:hAnsi="Times New Roman"/>
          <w:sz w:val="22"/>
          <w:lang w:eastAsia="hr-HR"/>
        </w:rPr>
        <w:t xml:space="preserve">kolovoza </w:t>
      </w:r>
      <w:r w:rsidRPr="0093240E">
        <w:rPr>
          <w:rFonts w:ascii="Times New Roman" w:eastAsia="Times New Roman" w:hAnsi="Times New Roman"/>
          <w:sz w:val="22"/>
          <w:lang w:eastAsia="hr-HR"/>
        </w:rPr>
        <w:t>202</w:t>
      </w:r>
      <w:r>
        <w:rPr>
          <w:rFonts w:ascii="Times New Roman" w:eastAsia="Times New Roman" w:hAnsi="Times New Roman"/>
          <w:sz w:val="22"/>
          <w:lang w:eastAsia="hr-HR"/>
        </w:rPr>
        <w:t>2</w:t>
      </w:r>
      <w:r w:rsidRPr="0093240E">
        <w:rPr>
          <w:rFonts w:ascii="Times New Roman" w:eastAsia="Times New Roman" w:hAnsi="Times New Roman"/>
          <w:sz w:val="22"/>
          <w:lang w:eastAsia="hr-HR"/>
        </w:rPr>
        <w:t>.</w:t>
      </w:r>
    </w:p>
    <w:tbl>
      <w:tblPr>
        <w:tblW w:w="8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418"/>
        <w:gridCol w:w="1559"/>
        <w:gridCol w:w="1471"/>
      </w:tblGrid>
      <w:tr w:rsidR="00997A1E" w:rsidRPr="0093240E" w14:paraId="49EA8250" w14:textId="77777777" w:rsidTr="00F31A8A">
        <w:trPr>
          <w:trHeight w:val="29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3C7B" w14:textId="77777777" w:rsidR="00997A1E" w:rsidRPr="0093240E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Vrsta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F3ED" w14:textId="77777777" w:rsidR="00997A1E" w:rsidRPr="0093240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Mjesečno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C29D" w14:textId="77777777" w:rsidR="00997A1E" w:rsidRPr="0093240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 xml:space="preserve"> Mjeseci/kom.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C0A6" w14:textId="77777777" w:rsidR="00997A1E" w:rsidRPr="0093240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Ukupno</w:t>
            </w:r>
          </w:p>
        </w:tc>
      </w:tr>
      <w:tr w:rsidR="00997A1E" w:rsidRPr="0093240E" w14:paraId="3AD2B210" w14:textId="77777777" w:rsidTr="00F31A8A">
        <w:trPr>
          <w:trHeight w:val="29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0104" w14:textId="77777777" w:rsidR="00997A1E" w:rsidRPr="0093240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 xml:space="preserve">Materijalni troškovi (poštarina, uredski materijal, </w:t>
            </w:r>
            <w:proofErr w:type="spellStart"/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biljezi</w:t>
            </w:r>
            <w:proofErr w:type="spellEnd"/>
            <w:r>
              <w:rPr>
                <w:rFonts w:ascii="Times New Roman" w:eastAsia="Times New Roman" w:hAnsi="Times New Roman"/>
                <w:sz w:val="22"/>
                <w:lang w:eastAsia="hr-HR"/>
              </w:rPr>
              <w:t>, naknade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DB02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AC6D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9D1F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400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,00 kn</w:t>
            </w:r>
          </w:p>
        </w:tc>
      </w:tr>
      <w:tr w:rsidR="00997A1E" w:rsidRPr="0093240E" w14:paraId="7036400D" w14:textId="77777777" w:rsidTr="00F31A8A">
        <w:trPr>
          <w:trHeight w:val="29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D6C5" w14:textId="77777777" w:rsidR="00997A1E" w:rsidRPr="0093240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Troškovi računovodstva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1DEE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1.000,00 kn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0F8D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3.5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50C3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3.500,00 kn</w:t>
            </w:r>
          </w:p>
        </w:tc>
      </w:tr>
      <w:tr w:rsidR="00997A1E" w:rsidRPr="0093240E" w14:paraId="057FBCF8" w14:textId="77777777" w:rsidTr="00F31A8A">
        <w:trPr>
          <w:trHeight w:val="29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17A6" w14:textId="77777777" w:rsidR="00997A1E" w:rsidRPr="0093240E" w:rsidRDefault="00997A1E" w:rsidP="00F31A8A">
            <w:pPr>
              <w:spacing w:after="0" w:line="264" w:lineRule="auto"/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>UKUPNO: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2EEC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D1B4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A230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 xml:space="preserve">3.900,00 </w:t>
            </w:r>
            <w:r w:rsidRPr="0093240E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>kn</w:t>
            </w:r>
          </w:p>
        </w:tc>
      </w:tr>
    </w:tbl>
    <w:p w14:paraId="10812C0C" w14:textId="77777777" w:rsidR="00997A1E" w:rsidRDefault="00997A1E" w:rsidP="00997A1E">
      <w:pPr>
        <w:spacing w:after="0" w:line="264" w:lineRule="auto"/>
        <w:ind w:left="705" w:hanging="705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46837371" w14:textId="77777777" w:rsidR="00997A1E" w:rsidRPr="0093240E" w:rsidRDefault="00997A1E" w:rsidP="00997A1E">
      <w:pPr>
        <w:spacing w:after="0" w:line="264" w:lineRule="auto"/>
        <w:ind w:left="705" w:hanging="705"/>
        <w:jc w:val="both"/>
        <w:rPr>
          <w:rFonts w:ascii="Times New Roman" w:eastAsia="Times New Roman" w:hAnsi="Times New Roman"/>
          <w:sz w:val="22"/>
          <w:lang w:eastAsia="hr-HR"/>
        </w:rPr>
      </w:pPr>
      <w:r w:rsidRPr="0093240E">
        <w:rPr>
          <w:rFonts w:ascii="Times New Roman" w:eastAsia="Times New Roman" w:hAnsi="Times New Roman"/>
          <w:sz w:val="22"/>
          <w:lang w:eastAsia="hr-HR"/>
        </w:rPr>
        <w:t>2.</w:t>
      </w:r>
      <w:r w:rsidRPr="0093240E">
        <w:rPr>
          <w:rFonts w:ascii="Times New Roman" w:eastAsia="Times New Roman" w:hAnsi="Times New Roman"/>
          <w:sz w:val="22"/>
          <w:lang w:eastAsia="hr-HR"/>
        </w:rPr>
        <w:tab/>
        <w:t xml:space="preserve">Predračun troškova za naredno šestomjesečno razdoblje </w:t>
      </w:r>
      <w:r>
        <w:rPr>
          <w:rFonts w:ascii="Times New Roman" w:eastAsia="Times New Roman" w:hAnsi="Times New Roman"/>
          <w:sz w:val="22"/>
          <w:lang w:eastAsia="hr-HR"/>
        </w:rPr>
        <w:t>25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</w:t>
      </w:r>
      <w:r>
        <w:rPr>
          <w:rFonts w:ascii="Times New Roman" w:eastAsia="Times New Roman" w:hAnsi="Times New Roman"/>
          <w:sz w:val="22"/>
          <w:lang w:eastAsia="hr-HR"/>
        </w:rPr>
        <w:t xml:space="preserve">kolovoza </w:t>
      </w:r>
      <w:r w:rsidRPr="0093240E">
        <w:rPr>
          <w:rFonts w:ascii="Times New Roman" w:eastAsia="Times New Roman" w:hAnsi="Times New Roman"/>
          <w:sz w:val="22"/>
          <w:lang w:eastAsia="hr-HR"/>
        </w:rPr>
        <w:t>202</w:t>
      </w:r>
      <w:r>
        <w:rPr>
          <w:rFonts w:ascii="Times New Roman" w:eastAsia="Times New Roman" w:hAnsi="Times New Roman"/>
          <w:sz w:val="22"/>
          <w:lang w:eastAsia="hr-HR"/>
        </w:rPr>
        <w:t>2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do </w:t>
      </w:r>
      <w:r>
        <w:rPr>
          <w:rFonts w:ascii="Times New Roman" w:eastAsia="Times New Roman" w:hAnsi="Times New Roman"/>
          <w:sz w:val="22"/>
          <w:lang w:eastAsia="hr-HR"/>
        </w:rPr>
        <w:t>25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</w:t>
      </w:r>
      <w:r>
        <w:rPr>
          <w:rFonts w:ascii="Times New Roman" w:eastAsia="Times New Roman" w:hAnsi="Times New Roman"/>
          <w:sz w:val="22"/>
          <w:lang w:eastAsia="hr-HR"/>
        </w:rPr>
        <w:t xml:space="preserve">veljače </w:t>
      </w:r>
      <w:r w:rsidRPr="0093240E">
        <w:rPr>
          <w:rFonts w:ascii="Times New Roman" w:eastAsia="Times New Roman" w:hAnsi="Times New Roman"/>
          <w:sz w:val="22"/>
          <w:lang w:eastAsia="hr-HR"/>
        </w:rPr>
        <w:t>202</w:t>
      </w:r>
      <w:r>
        <w:rPr>
          <w:rFonts w:ascii="Times New Roman" w:eastAsia="Times New Roman" w:hAnsi="Times New Roman"/>
          <w:sz w:val="22"/>
          <w:lang w:eastAsia="hr-HR"/>
        </w:rPr>
        <w:t>3</w:t>
      </w:r>
      <w:r w:rsidRPr="0093240E">
        <w:rPr>
          <w:rFonts w:ascii="Times New Roman" w:eastAsia="Times New Roman" w:hAnsi="Times New Roman"/>
          <w:sz w:val="22"/>
          <w:lang w:eastAsia="hr-HR"/>
        </w:rPr>
        <w:t>.</w:t>
      </w:r>
    </w:p>
    <w:p w14:paraId="3BF0A0E6" w14:textId="77777777" w:rsidR="00997A1E" w:rsidRDefault="00997A1E" w:rsidP="00997A1E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177CC013" w14:textId="66CFE319" w:rsidR="00997A1E" w:rsidRPr="0093240E" w:rsidRDefault="00997A1E" w:rsidP="00997A1E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ab/>
      </w:r>
      <w:r w:rsidRPr="0093240E">
        <w:rPr>
          <w:rFonts w:ascii="Times New Roman" w:eastAsia="Times New Roman" w:hAnsi="Times New Roman"/>
          <w:sz w:val="22"/>
          <w:lang w:eastAsia="hr-HR"/>
        </w:rPr>
        <w:t>U skladu sa čl.</w:t>
      </w:r>
      <w:r>
        <w:rPr>
          <w:rFonts w:ascii="Times New Roman" w:eastAsia="Times New Roman" w:hAnsi="Times New Roman"/>
          <w:sz w:val="22"/>
          <w:lang w:eastAsia="hr-HR"/>
        </w:rPr>
        <w:t xml:space="preserve"> </w:t>
      </w:r>
      <w:r w:rsidRPr="0093240E">
        <w:rPr>
          <w:rFonts w:ascii="Times New Roman" w:eastAsia="Times New Roman" w:hAnsi="Times New Roman"/>
          <w:sz w:val="22"/>
          <w:lang w:eastAsia="hr-HR"/>
        </w:rPr>
        <w:t>89. SZ-a predračun troškova stečajnog postupka za šestomjesečno razdoblje koje slijedi iznosi: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7"/>
        <w:gridCol w:w="1304"/>
        <w:gridCol w:w="1341"/>
        <w:gridCol w:w="1834"/>
      </w:tblGrid>
      <w:tr w:rsidR="00997A1E" w:rsidRPr="0093240E" w14:paraId="05F9ACA8" w14:textId="77777777" w:rsidTr="00F31A8A">
        <w:trPr>
          <w:trHeight w:val="277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4915" w14:textId="77777777" w:rsidR="00997A1E" w:rsidRPr="0093240E" w:rsidRDefault="00997A1E" w:rsidP="00F31A8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Vrsta: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7C9B" w14:textId="77777777" w:rsidR="00997A1E" w:rsidRPr="0093240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mjesečn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o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1EED8" w14:textId="77777777" w:rsidR="00997A1E" w:rsidRPr="0093240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mjeseci/kom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B894" w14:textId="77777777" w:rsidR="00997A1E" w:rsidRPr="0093240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ukupno</w:t>
            </w:r>
          </w:p>
        </w:tc>
      </w:tr>
      <w:tr w:rsidR="00997A1E" w:rsidRPr="0093240E" w14:paraId="6C9E1332" w14:textId="77777777" w:rsidTr="00F31A8A">
        <w:trPr>
          <w:trHeight w:val="277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66EC" w14:textId="77777777" w:rsidR="00997A1E" w:rsidRPr="0093240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Troškovi računovodstva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46EB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1.0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00,00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A7BE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2653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.000,00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</w:tr>
      <w:tr w:rsidR="00997A1E" w:rsidRPr="0093240E" w14:paraId="3F02998C" w14:textId="77777777" w:rsidTr="00F31A8A">
        <w:trPr>
          <w:trHeight w:val="277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453A" w14:textId="77777777" w:rsidR="00997A1E" w:rsidRPr="0093240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Bankarski troškovi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7074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50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D653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133A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300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</w:tr>
      <w:tr w:rsidR="00997A1E" w:rsidRPr="0093240E" w14:paraId="2EF4C738" w14:textId="77777777" w:rsidTr="00F31A8A">
        <w:trPr>
          <w:trHeight w:val="277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64E7" w14:textId="77777777" w:rsidR="00997A1E" w:rsidRPr="0093240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Troškovi otvaranja računa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D1FB" w14:textId="77777777" w:rsidR="00997A1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386B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171E" w14:textId="77777777" w:rsidR="00997A1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150,00 kn</w:t>
            </w:r>
          </w:p>
        </w:tc>
      </w:tr>
      <w:tr w:rsidR="00997A1E" w:rsidRPr="0093240E" w14:paraId="277D848B" w14:textId="77777777" w:rsidTr="00F31A8A">
        <w:trPr>
          <w:trHeight w:val="251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89B4" w14:textId="77777777" w:rsidR="00997A1E" w:rsidRPr="0093240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 xml:space="preserve">Materijalni troškovi (poštarina, uredski materijal, </w:t>
            </w:r>
            <w:proofErr w:type="spellStart"/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biljezi</w:t>
            </w:r>
            <w:proofErr w:type="spellEnd"/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C0D8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1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00,00 kn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DB16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B2CF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00,00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</w:tr>
      <w:tr w:rsidR="00997A1E" w:rsidRPr="0093240E" w14:paraId="540B7CE0" w14:textId="77777777" w:rsidTr="00F31A8A">
        <w:trPr>
          <w:trHeight w:val="251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9E11" w14:textId="77777777" w:rsidR="00997A1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Eventualni drugi troškovi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B64A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ECA1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BBB8" w14:textId="77777777" w:rsidR="00997A1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2.000,00 kn</w:t>
            </w:r>
          </w:p>
        </w:tc>
      </w:tr>
      <w:tr w:rsidR="00997A1E" w:rsidRPr="0093240E" w14:paraId="0C1C2193" w14:textId="77777777" w:rsidTr="00F31A8A">
        <w:trPr>
          <w:trHeight w:val="251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80F4" w14:textId="77777777" w:rsidR="00997A1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Bruto nagrada stečajnog upravitelja*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F9D7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87D8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4208" w14:textId="77777777" w:rsidR="00997A1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6.000,00 kn</w:t>
            </w:r>
          </w:p>
        </w:tc>
      </w:tr>
      <w:tr w:rsidR="00997A1E" w:rsidRPr="0093240E" w14:paraId="02B6F6B4" w14:textId="77777777" w:rsidTr="00F31A8A">
        <w:trPr>
          <w:trHeight w:val="293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B0D6" w14:textId="77777777" w:rsidR="00997A1E" w:rsidRPr="0093240E" w:rsidRDefault="00997A1E" w:rsidP="00F31A8A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b/>
                <w:sz w:val="22"/>
                <w:lang w:eastAsia="hr-HR"/>
              </w:rPr>
              <w:t>UKUPNO: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D092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27D1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27F0" w14:textId="77777777" w:rsidR="00997A1E" w:rsidRPr="0093240E" w:rsidRDefault="00997A1E" w:rsidP="00F31A8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eastAsia="hr-HR"/>
              </w:rPr>
              <w:t>15</w:t>
            </w:r>
            <w:r w:rsidRPr="00961E2E">
              <w:rPr>
                <w:rFonts w:ascii="Times New Roman" w:eastAsia="Times New Roman" w:hAnsi="Times New Roman"/>
                <w:b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b/>
                <w:sz w:val="22"/>
                <w:lang w:eastAsia="hr-HR"/>
              </w:rPr>
              <w:t>050</w:t>
            </w:r>
            <w:r w:rsidRPr="00961E2E">
              <w:rPr>
                <w:rFonts w:ascii="Times New Roman" w:eastAsia="Times New Roman" w:hAnsi="Times New Roman"/>
                <w:b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b/>
                <w:sz w:val="22"/>
                <w:lang w:eastAsia="hr-HR"/>
              </w:rPr>
              <w:t>00</w:t>
            </w:r>
            <w:r w:rsidRPr="00961E2E">
              <w:rPr>
                <w:rFonts w:ascii="Times New Roman" w:eastAsia="Times New Roman" w:hAnsi="Times New Roman"/>
                <w:b/>
                <w:sz w:val="22"/>
                <w:lang w:eastAsia="hr-HR"/>
              </w:rPr>
              <w:t>kn</w:t>
            </w:r>
          </w:p>
        </w:tc>
      </w:tr>
    </w:tbl>
    <w:p w14:paraId="4022F76C" w14:textId="77777777" w:rsidR="00997A1E" w:rsidRPr="0093240E" w:rsidRDefault="00997A1E" w:rsidP="00997A1E">
      <w:pPr>
        <w:spacing w:after="0" w:line="264" w:lineRule="auto"/>
        <w:jc w:val="both"/>
        <w:rPr>
          <w:rFonts w:ascii="Times New Roman" w:eastAsia="Times New Roman" w:hAnsi="Times New Roman"/>
          <w:b/>
          <w:sz w:val="22"/>
          <w:lang w:val="pl-PL" w:eastAsia="hr-HR"/>
        </w:rPr>
      </w:pPr>
    </w:p>
    <w:p w14:paraId="187AC9E3" w14:textId="77777777" w:rsidR="00997A1E" w:rsidRDefault="00997A1E" w:rsidP="00997A1E">
      <w:pPr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>SVEUKUPNO (1</w:t>
      </w:r>
      <w:r>
        <w:rPr>
          <w:rFonts w:ascii="Times New Roman" w:eastAsia="Times New Roman" w:hAnsi="Times New Roman"/>
          <w:b/>
          <w:sz w:val="22"/>
          <w:lang w:val="pl-PL" w:eastAsia="hr-HR"/>
        </w:rPr>
        <w:t>+</w:t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 xml:space="preserve">2) = </w:t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bookmarkStart w:id="8" w:name="_Hlk59613111"/>
      <w:r>
        <w:rPr>
          <w:rFonts w:ascii="Times New Roman" w:eastAsia="Times New Roman" w:hAnsi="Times New Roman"/>
          <w:b/>
          <w:bCs/>
          <w:sz w:val="22"/>
          <w:lang w:eastAsia="hr-HR"/>
        </w:rPr>
        <w:t>18</w:t>
      </w:r>
      <w:r w:rsidRPr="00961E2E">
        <w:rPr>
          <w:rFonts w:ascii="Times New Roman" w:eastAsia="Times New Roman" w:hAnsi="Times New Roman"/>
          <w:b/>
          <w:bCs/>
          <w:sz w:val="22"/>
          <w:lang w:eastAsia="hr-HR"/>
        </w:rPr>
        <w:t>.</w:t>
      </w:r>
      <w:r>
        <w:rPr>
          <w:rFonts w:ascii="Times New Roman" w:eastAsia="Times New Roman" w:hAnsi="Times New Roman"/>
          <w:b/>
          <w:bCs/>
          <w:sz w:val="22"/>
          <w:lang w:eastAsia="hr-HR"/>
        </w:rPr>
        <w:t>950</w:t>
      </w:r>
      <w:r w:rsidRPr="00961E2E">
        <w:rPr>
          <w:rFonts w:ascii="Times New Roman" w:eastAsia="Times New Roman" w:hAnsi="Times New Roman"/>
          <w:b/>
          <w:bCs/>
          <w:sz w:val="22"/>
          <w:lang w:eastAsia="hr-HR"/>
        </w:rPr>
        <w:t>,</w:t>
      </w:r>
      <w:r>
        <w:rPr>
          <w:rFonts w:ascii="Times New Roman" w:eastAsia="Times New Roman" w:hAnsi="Times New Roman"/>
          <w:b/>
          <w:bCs/>
          <w:sz w:val="22"/>
          <w:lang w:eastAsia="hr-HR"/>
        </w:rPr>
        <w:t xml:space="preserve">00 </w:t>
      </w:r>
      <w:r w:rsidRPr="00961E2E">
        <w:rPr>
          <w:rFonts w:ascii="Times New Roman" w:eastAsia="Times New Roman" w:hAnsi="Times New Roman"/>
          <w:b/>
          <w:bCs/>
          <w:sz w:val="22"/>
          <w:lang w:eastAsia="hr-HR"/>
        </w:rPr>
        <w:t>kn</w:t>
      </w:r>
      <w:bookmarkEnd w:id="8"/>
    </w:p>
    <w:bookmarkEnd w:id="7"/>
    <w:p w14:paraId="399FBB85" w14:textId="77777777" w:rsidR="00997A1E" w:rsidRDefault="00997A1E" w:rsidP="00997A1E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3FE99DAE" w14:textId="77777777" w:rsidR="00997A1E" w:rsidRPr="00AE56ED" w:rsidRDefault="00997A1E" w:rsidP="00997A1E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bookmarkStart w:id="9" w:name="_Hlk107242385"/>
      <w:r>
        <w:rPr>
          <w:rFonts w:ascii="Times New Roman" w:eastAsia="Times New Roman" w:hAnsi="Times New Roman"/>
          <w:sz w:val="22"/>
          <w:lang w:eastAsia="hr-HR"/>
        </w:rPr>
        <w:t>Nagrada stečajnog upravitelja može biti u drugom iznosu</w:t>
      </w:r>
    </w:p>
    <w:bookmarkEnd w:id="9"/>
    <w:p w14:paraId="3B7EB03D" w14:textId="6072E5D6" w:rsidR="003321BA" w:rsidRDefault="003321BA" w:rsidP="00997A1E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bookmarkEnd w:id="4"/>
    <w:bookmarkEnd w:id="5"/>
    <w:p w14:paraId="0DF9D513" w14:textId="77777777" w:rsidR="005F2055" w:rsidRPr="00F10530" w:rsidRDefault="005F2055" w:rsidP="005F2055">
      <w:pPr>
        <w:spacing w:after="0" w:line="264" w:lineRule="auto"/>
        <w:jc w:val="both"/>
        <w:rPr>
          <w:rFonts w:ascii="Times New Roman" w:eastAsia="Times New Roman" w:hAnsi="Times New Roman"/>
          <w:b/>
          <w:sz w:val="22"/>
          <w:lang w:eastAsia="hr-HR"/>
        </w:rPr>
      </w:pPr>
    </w:p>
    <w:p w14:paraId="16A37DFF" w14:textId="400C01F4" w:rsidR="000477F6" w:rsidRPr="0093240E" w:rsidRDefault="000477F6" w:rsidP="004516A9">
      <w:pPr>
        <w:spacing w:after="0" w:line="264" w:lineRule="auto"/>
        <w:ind w:left="6366" w:firstLine="6"/>
        <w:jc w:val="right"/>
        <w:rPr>
          <w:rFonts w:ascii="Times New Roman" w:eastAsia="Times New Roman" w:hAnsi="Times New Roman"/>
          <w:b/>
          <w:bCs/>
          <w:sz w:val="22"/>
          <w:lang w:eastAsia="hr-HR"/>
        </w:rPr>
      </w:pPr>
      <w:bookmarkStart w:id="10" w:name="_Hlk508217998"/>
      <w:bookmarkEnd w:id="6"/>
      <w:r w:rsidRPr="0093240E">
        <w:rPr>
          <w:rFonts w:ascii="Times New Roman" w:eastAsia="Times New Roman" w:hAnsi="Times New Roman"/>
          <w:b/>
          <w:bCs/>
          <w:sz w:val="22"/>
          <w:lang w:eastAsia="hr-HR"/>
        </w:rPr>
        <w:t>Stečajni upravitelj</w:t>
      </w:r>
    </w:p>
    <w:bookmarkEnd w:id="10"/>
    <w:p w14:paraId="19254D7F" w14:textId="56F075F2" w:rsidR="000477F6" w:rsidRDefault="003321BA" w:rsidP="004516A9">
      <w:pPr>
        <w:spacing w:after="0" w:line="264" w:lineRule="auto"/>
        <w:ind w:left="6360" w:firstLine="6"/>
        <w:jc w:val="right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>Matija Potočnjak</w:t>
      </w:r>
    </w:p>
    <w:p w14:paraId="6E0DDEB1" w14:textId="77777777" w:rsidR="00AC68BC" w:rsidRPr="0093240E" w:rsidRDefault="00AC68BC" w:rsidP="004516A9">
      <w:pPr>
        <w:spacing w:after="0" w:line="264" w:lineRule="auto"/>
        <w:ind w:left="6360" w:firstLine="6"/>
        <w:jc w:val="right"/>
        <w:rPr>
          <w:rFonts w:ascii="Times New Roman" w:eastAsia="Times New Roman" w:hAnsi="Times New Roman"/>
          <w:sz w:val="22"/>
          <w:lang w:eastAsia="hr-HR"/>
        </w:rPr>
      </w:pPr>
    </w:p>
    <w:p w14:paraId="471ABAE8" w14:textId="77777777" w:rsidR="000477F6" w:rsidRPr="0093240E" w:rsidRDefault="000477F6" w:rsidP="00A258FB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678131D7" w14:textId="77777777" w:rsidR="00A258FB" w:rsidRPr="0093240E" w:rsidRDefault="00A258FB" w:rsidP="00A258FB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sectPr w:rsidR="00A258FB" w:rsidRPr="0093240E" w:rsidSect="00A01EA4">
      <w:footerReference w:type="default" r:id="rId8"/>
      <w:headerReference w:type="first" r:id="rId9"/>
      <w:footerReference w:type="first" r:id="rId10"/>
      <w:pgSz w:w="11906" w:h="16838"/>
      <w:pgMar w:top="1066" w:right="1418" w:bottom="1418" w:left="1418" w:header="79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8B79D" w14:textId="77777777" w:rsidR="00D30105" w:rsidRDefault="00D30105" w:rsidP="005D60AC">
      <w:pPr>
        <w:spacing w:after="0" w:line="240" w:lineRule="auto"/>
      </w:pPr>
      <w:r>
        <w:separator/>
      </w:r>
    </w:p>
  </w:endnote>
  <w:endnote w:type="continuationSeparator" w:id="0">
    <w:p w14:paraId="32ACEAB2" w14:textId="77777777" w:rsidR="00D30105" w:rsidRDefault="00D30105" w:rsidP="005D6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aparral Pro">
    <w:altName w:val="Cambria Math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0A36" w14:textId="77777777" w:rsidR="008A738C" w:rsidRPr="00961561" w:rsidRDefault="008A738C">
    <w:pPr>
      <w:pStyle w:val="Podnoje"/>
      <w:jc w:val="right"/>
      <w:rPr>
        <w:rFonts w:ascii="Times New Roman" w:hAnsi="Times New Roman"/>
        <w:sz w:val="18"/>
        <w:szCs w:val="18"/>
      </w:rPr>
    </w:pPr>
    <w:r w:rsidRPr="00961561">
      <w:rPr>
        <w:rFonts w:ascii="Times New Roman" w:hAnsi="Times New Roman"/>
        <w:sz w:val="18"/>
        <w:szCs w:val="18"/>
      </w:rPr>
      <w:t xml:space="preserve">Stranica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PAGE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  <w:r w:rsidRPr="00961561">
      <w:rPr>
        <w:rFonts w:ascii="Times New Roman" w:hAnsi="Times New Roman"/>
        <w:sz w:val="18"/>
        <w:szCs w:val="18"/>
      </w:rPr>
      <w:t xml:space="preserve"> od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NUMPAGES 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</w:p>
  <w:p w14:paraId="1C7C48FF" w14:textId="77777777" w:rsidR="008A738C" w:rsidRDefault="008A738C" w:rsidP="00977EDB">
    <w:pPr>
      <w:pStyle w:val="Podnoje"/>
      <w:ind w:left="-567" w:right="-56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94885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AD8F9" w14:textId="77777777" w:rsidR="008A738C" w:rsidRDefault="008A738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82A898" w14:textId="77777777" w:rsidR="008A738C" w:rsidRPr="00961561" w:rsidRDefault="008A738C" w:rsidP="00A01EA4">
    <w:pPr>
      <w:pStyle w:val="Podnoje"/>
      <w:tabs>
        <w:tab w:val="clear" w:pos="4536"/>
        <w:tab w:val="clear" w:pos="9072"/>
        <w:tab w:val="left" w:pos="3588"/>
      </w:tabs>
      <w:ind w:right="-569"/>
      <w:rPr>
        <w:rFonts w:ascii="Times New Roman" w:hAnsi="Times New Roman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B7F29" w14:textId="77777777" w:rsidR="00D30105" w:rsidRDefault="00D30105" w:rsidP="005D60AC">
      <w:pPr>
        <w:spacing w:after="0" w:line="240" w:lineRule="auto"/>
      </w:pPr>
      <w:r>
        <w:separator/>
      </w:r>
    </w:p>
  </w:footnote>
  <w:footnote w:type="continuationSeparator" w:id="0">
    <w:p w14:paraId="01D068D6" w14:textId="77777777" w:rsidR="00D30105" w:rsidRDefault="00D30105" w:rsidP="005D6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D42EA" w14:textId="77777777" w:rsidR="003321BA" w:rsidRPr="00961561" w:rsidRDefault="003321BA" w:rsidP="003321BA">
    <w:pPr>
      <w:spacing w:after="0" w:line="264" w:lineRule="auto"/>
      <w:jc w:val="center"/>
      <w:rPr>
        <w:rFonts w:ascii="Times New Roman" w:eastAsia="Times New Roman" w:hAnsi="Times New Roman"/>
        <w:b/>
        <w:color w:val="000000"/>
        <w:sz w:val="22"/>
        <w:lang w:eastAsia="hr-HR"/>
      </w:rPr>
    </w:pPr>
    <w:bookmarkStart w:id="11" w:name="_Hlk101524385"/>
    <w:r w:rsidRPr="00961561">
      <w:rPr>
        <w:rFonts w:ascii="Times New Roman" w:eastAsia="Times New Roman" w:hAnsi="Times New Roman"/>
        <w:b/>
        <w:color w:val="000000"/>
        <w:sz w:val="22"/>
        <w:lang w:eastAsia="hr-HR"/>
      </w:rPr>
      <w:t xml:space="preserve">Stečajni upravitelj </w:t>
    </w:r>
    <w:r>
      <w:rPr>
        <w:rFonts w:ascii="Times New Roman" w:eastAsia="Times New Roman" w:hAnsi="Times New Roman"/>
        <w:b/>
        <w:color w:val="000000"/>
        <w:sz w:val="22"/>
        <w:lang w:eastAsia="hr-HR"/>
      </w:rPr>
      <w:t>Matija Potočnjak</w:t>
    </w:r>
  </w:p>
  <w:p w14:paraId="45CCD004" w14:textId="77777777" w:rsidR="003321BA" w:rsidRPr="00961561" w:rsidRDefault="003321BA" w:rsidP="003321BA">
    <w:pPr>
      <w:pStyle w:val="Zaglavlje"/>
      <w:tabs>
        <w:tab w:val="clear" w:pos="4536"/>
        <w:tab w:val="clear" w:pos="9072"/>
        <w:tab w:val="left" w:pos="3697"/>
      </w:tabs>
      <w:ind w:right="-569"/>
      <w:jc w:val="center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 xml:space="preserve">broj mobitela: (00385) </w:t>
    </w:r>
    <w:r>
      <w:rPr>
        <w:rFonts w:ascii="Times New Roman" w:hAnsi="Times New Roman"/>
        <w:sz w:val="22"/>
      </w:rPr>
      <w:t>99</w:t>
    </w:r>
    <w:r w:rsidRPr="00961561">
      <w:rPr>
        <w:rFonts w:ascii="Times New Roman" w:hAnsi="Times New Roman"/>
        <w:sz w:val="22"/>
      </w:rPr>
      <w:t xml:space="preserve"> </w:t>
    </w:r>
    <w:r>
      <w:rPr>
        <w:rFonts w:ascii="Times New Roman" w:hAnsi="Times New Roman"/>
        <w:sz w:val="22"/>
      </w:rPr>
      <w:t>2178574</w:t>
    </w:r>
    <w:r w:rsidRPr="00961561">
      <w:rPr>
        <w:rFonts w:ascii="Times New Roman" w:hAnsi="Times New Roman"/>
        <w:sz w:val="22"/>
      </w:rPr>
      <w:t xml:space="preserve">, e-mail: </w:t>
    </w:r>
    <w:r>
      <w:rPr>
        <w:rFonts w:ascii="Times New Roman" w:hAnsi="Times New Roman"/>
        <w:sz w:val="22"/>
      </w:rPr>
      <w:t>matija.potocnjak</w:t>
    </w:r>
    <w:r w:rsidRPr="00961561">
      <w:rPr>
        <w:rFonts w:ascii="Times New Roman" w:hAnsi="Times New Roman"/>
        <w:sz w:val="22"/>
      </w:rPr>
      <w:t>@</w:t>
    </w:r>
    <w:r>
      <w:rPr>
        <w:rFonts w:ascii="Times New Roman" w:hAnsi="Times New Roman"/>
        <w:sz w:val="22"/>
      </w:rPr>
      <w:t>odps</w:t>
    </w:r>
    <w:r w:rsidRPr="00961561">
      <w:rPr>
        <w:rFonts w:ascii="Times New Roman" w:hAnsi="Times New Roman"/>
        <w:sz w:val="22"/>
      </w:rPr>
      <w:t>.hr</w:t>
    </w:r>
  </w:p>
  <w:bookmarkEnd w:id="11"/>
  <w:p w14:paraId="2F2B6E28" w14:textId="6AF2F77C" w:rsidR="00F10530" w:rsidRPr="00961561" w:rsidRDefault="00F10530" w:rsidP="00F10530">
    <w:pPr>
      <w:pStyle w:val="Zaglavlje"/>
      <w:tabs>
        <w:tab w:val="clear" w:pos="4536"/>
        <w:tab w:val="clear" w:pos="9072"/>
        <w:tab w:val="left" w:pos="3697"/>
      </w:tabs>
      <w:ind w:right="-569"/>
      <w:jc w:val="center"/>
      <w:rPr>
        <w:rFonts w:ascii="Times New Roman" w:hAnsi="Times New Roman"/>
        <w:sz w:val="22"/>
      </w:rPr>
    </w:pPr>
  </w:p>
  <w:p w14:paraId="1D1ADB8F" w14:textId="77777777" w:rsidR="008A738C" w:rsidRPr="00961561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ab/>
    </w:r>
  </w:p>
  <w:p w14:paraId="2A65B1A0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  <w:p w14:paraId="1A5C1534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0CED"/>
    <w:multiLevelType w:val="hybridMultilevel"/>
    <w:tmpl w:val="11C625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80ABD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67D2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C0B25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609B2"/>
    <w:multiLevelType w:val="hybridMultilevel"/>
    <w:tmpl w:val="A24CE2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77B6C"/>
    <w:multiLevelType w:val="hybridMultilevel"/>
    <w:tmpl w:val="4E5A2FD2"/>
    <w:lvl w:ilvl="0" w:tplc="041A0013">
      <w:start w:val="1"/>
      <w:numFmt w:val="upperRoman"/>
      <w:lvlText w:val="%1."/>
      <w:lvlJc w:val="righ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E0052AD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82B01"/>
    <w:multiLevelType w:val="hybridMultilevel"/>
    <w:tmpl w:val="DF9059E0"/>
    <w:lvl w:ilvl="0" w:tplc="B4BAF1D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807B77"/>
    <w:multiLevelType w:val="hybridMultilevel"/>
    <w:tmpl w:val="3BA818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14A"/>
    <w:multiLevelType w:val="hybridMultilevel"/>
    <w:tmpl w:val="E7AEBB1A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D0F18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943"/>
    <w:multiLevelType w:val="hybridMultilevel"/>
    <w:tmpl w:val="98FA5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F4B2D"/>
    <w:multiLevelType w:val="hybridMultilevel"/>
    <w:tmpl w:val="74E264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B7DC9"/>
    <w:multiLevelType w:val="hybridMultilevel"/>
    <w:tmpl w:val="351E1F88"/>
    <w:lvl w:ilvl="0" w:tplc="DC3A61B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94CCE"/>
    <w:multiLevelType w:val="hybridMultilevel"/>
    <w:tmpl w:val="61F6A9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316324"/>
    <w:multiLevelType w:val="hybridMultilevel"/>
    <w:tmpl w:val="6EBA32DC"/>
    <w:lvl w:ilvl="0" w:tplc="F3A491B6">
      <w:start w:val="2"/>
      <w:numFmt w:val="bullet"/>
      <w:lvlText w:val="-"/>
      <w:lvlJc w:val="left"/>
      <w:pPr>
        <w:ind w:left="720" w:hanging="360"/>
      </w:pPr>
      <w:rPr>
        <w:rFonts w:ascii="Chaparral Pro" w:eastAsia="Calibri" w:hAnsi="Chaparral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302F9"/>
    <w:multiLevelType w:val="hybridMultilevel"/>
    <w:tmpl w:val="78C81C88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4098C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8268D8"/>
    <w:multiLevelType w:val="hybridMultilevel"/>
    <w:tmpl w:val="25C693D8"/>
    <w:lvl w:ilvl="0" w:tplc="3E72E4A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3F0077"/>
    <w:multiLevelType w:val="hybridMultilevel"/>
    <w:tmpl w:val="57026550"/>
    <w:lvl w:ilvl="0" w:tplc="0C823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B8780D"/>
    <w:multiLevelType w:val="hybridMultilevel"/>
    <w:tmpl w:val="BCD6D4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92E1B"/>
    <w:multiLevelType w:val="hybridMultilevel"/>
    <w:tmpl w:val="0A4A10BA"/>
    <w:lvl w:ilvl="0" w:tplc="ACBE7AA8">
      <w:start w:val="12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28191C"/>
    <w:multiLevelType w:val="hybridMultilevel"/>
    <w:tmpl w:val="F904C934"/>
    <w:lvl w:ilvl="0" w:tplc="91C26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932947"/>
    <w:multiLevelType w:val="hybridMultilevel"/>
    <w:tmpl w:val="D8085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66BA9"/>
    <w:multiLevelType w:val="hybridMultilevel"/>
    <w:tmpl w:val="1FF42C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607DE3"/>
    <w:multiLevelType w:val="hybridMultilevel"/>
    <w:tmpl w:val="A92C7C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D116D26"/>
    <w:multiLevelType w:val="hybridMultilevel"/>
    <w:tmpl w:val="5454748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BC0D70"/>
    <w:multiLevelType w:val="hybridMultilevel"/>
    <w:tmpl w:val="8228D372"/>
    <w:lvl w:ilvl="0" w:tplc="FC645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E53FA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9C4CF3"/>
    <w:multiLevelType w:val="hybridMultilevel"/>
    <w:tmpl w:val="86E0E9DE"/>
    <w:lvl w:ilvl="0" w:tplc="1B225620">
      <w:start w:val="2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1" w15:restartNumberingAfterBreak="0">
    <w:nsid w:val="7B292EC2"/>
    <w:multiLevelType w:val="hybridMultilevel"/>
    <w:tmpl w:val="B88C5378"/>
    <w:lvl w:ilvl="0" w:tplc="8576673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662C5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7F2703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36C02"/>
    <w:multiLevelType w:val="hybridMultilevel"/>
    <w:tmpl w:val="BE7063E4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24"/>
  </w:num>
  <w:num w:numId="4">
    <w:abstractNumId w:val="5"/>
  </w:num>
  <w:num w:numId="5">
    <w:abstractNumId w:val="31"/>
  </w:num>
  <w:num w:numId="6">
    <w:abstractNumId w:val="30"/>
  </w:num>
  <w:num w:numId="7">
    <w:abstractNumId w:val="21"/>
  </w:num>
  <w:num w:numId="8">
    <w:abstractNumId w:val="16"/>
  </w:num>
  <w:num w:numId="9">
    <w:abstractNumId w:val="34"/>
  </w:num>
  <w:num w:numId="10">
    <w:abstractNumId w:val="27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3"/>
  </w:num>
  <w:num w:numId="14">
    <w:abstractNumId w:val="17"/>
  </w:num>
  <w:num w:numId="15">
    <w:abstractNumId w:val="4"/>
  </w:num>
  <w:num w:numId="16">
    <w:abstractNumId w:val="11"/>
  </w:num>
  <w:num w:numId="17">
    <w:abstractNumId w:val="15"/>
  </w:num>
  <w:num w:numId="18">
    <w:abstractNumId w:val="0"/>
  </w:num>
  <w:num w:numId="19">
    <w:abstractNumId w:val="33"/>
  </w:num>
  <w:num w:numId="20">
    <w:abstractNumId w:val="6"/>
  </w:num>
  <w:num w:numId="21">
    <w:abstractNumId w:val="19"/>
  </w:num>
  <w:num w:numId="22">
    <w:abstractNumId w:val="9"/>
  </w:num>
  <w:num w:numId="23">
    <w:abstractNumId w:val="1"/>
  </w:num>
  <w:num w:numId="24">
    <w:abstractNumId w:val="32"/>
  </w:num>
  <w:num w:numId="25">
    <w:abstractNumId w:val="10"/>
  </w:num>
  <w:num w:numId="26">
    <w:abstractNumId w:val="22"/>
  </w:num>
  <w:num w:numId="27">
    <w:abstractNumId w:val="2"/>
  </w:num>
  <w:num w:numId="28">
    <w:abstractNumId w:val="3"/>
  </w:num>
  <w:num w:numId="29">
    <w:abstractNumId w:val="8"/>
  </w:num>
  <w:num w:numId="30">
    <w:abstractNumId w:val="7"/>
  </w:num>
  <w:num w:numId="31">
    <w:abstractNumId w:val="18"/>
  </w:num>
  <w:num w:numId="32">
    <w:abstractNumId w:val="29"/>
  </w:num>
  <w:num w:numId="33">
    <w:abstractNumId w:val="26"/>
  </w:num>
  <w:num w:numId="34">
    <w:abstractNumId w:val="28"/>
  </w:num>
  <w:num w:numId="35">
    <w:abstractNumId w:val="14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B48"/>
    <w:rsid w:val="000125DE"/>
    <w:rsid w:val="00014A9C"/>
    <w:rsid w:val="0002559E"/>
    <w:rsid w:val="000365E9"/>
    <w:rsid w:val="0004102C"/>
    <w:rsid w:val="000477F6"/>
    <w:rsid w:val="000547EA"/>
    <w:rsid w:val="00073202"/>
    <w:rsid w:val="0007653F"/>
    <w:rsid w:val="00091C5F"/>
    <w:rsid w:val="000B4FDA"/>
    <w:rsid w:val="000D4B7E"/>
    <w:rsid w:val="000D5FED"/>
    <w:rsid w:val="000D6A59"/>
    <w:rsid w:val="000E1B10"/>
    <w:rsid w:val="000E351B"/>
    <w:rsid w:val="000F4CAE"/>
    <w:rsid w:val="000F73E1"/>
    <w:rsid w:val="0010009C"/>
    <w:rsid w:val="001049CD"/>
    <w:rsid w:val="00107FCC"/>
    <w:rsid w:val="001138B1"/>
    <w:rsid w:val="00120F89"/>
    <w:rsid w:val="00121806"/>
    <w:rsid w:val="0012632E"/>
    <w:rsid w:val="00133B30"/>
    <w:rsid w:val="00164B48"/>
    <w:rsid w:val="00173B6F"/>
    <w:rsid w:val="0017702A"/>
    <w:rsid w:val="001826C9"/>
    <w:rsid w:val="00183CDF"/>
    <w:rsid w:val="001871DC"/>
    <w:rsid w:val="00196759"/>
    <w:rsid w:val="001B69BA"/>
    <w:rsid w:val="001C6E39"/>
    <w:rsid w:val="001D092B"/>
    <w:rsid w:val="001D0A2E"/>
    <w:rsid w:val="001D1165"/>
    <w:rsid w:val="001D3516"/>
    <w:rsid w:val="001E348A"/>
    <w:rsid w:val="001F5FA4"/>
    <w:rsid w:val="00204F98"/>
    <w:rsid w:val="002120EA"/>
    <w:rsid w:val="0022673E"/>
    <w:rsid w:val="00231132"/>
    <w:rsid w:val="00232DD6"/>
    <w:rsid w:val="0025678A"/>
    <w:rsid w:val="0026001A"/>
    <w:rsid w:val="00261D3A"/>
    <w:rsid w:val="0026308C"/>
    <w:rsid w:val="00266160"/>
    <w:rsid w:val="002B3792"/>
    <w:rsid w:val="002B4652"/>
    <w:rsid w:val="002B7286"/>
    <w:rsid w:val="002D66C9"/>
    <w:rsid w:val="002D7199"/>
    <w:rsid w:val="002D752B"/>
    <w:rsid w:val="002D7959"/>
    <w:rsid w:val="002E48BE"/>
    <w:rsid w:val="00317F67"/>
    <w:rsid w:val="003263D3"/>
    <w:rsid w:val="00327E30"/>
    <w:rsid w:val="003321BA"/>
    <w:rsid w:val="0033735C"/>
    <w:rsid w:val="0034426A"/>
    <w:rsid w:val="0034519D"/>
    <w:rsid w:val="00351C92"/>
    <w:rsid w:val="00352080"/>
    <w:rsid w:val="00362B2B"/>
    <w:rsid w:val="00370F11"/>
    <w:rsid w:val="00376517"/>
    <w:rsid w:val="00387971"/>
    <w:rsid w:val="003910FB"/>
    <w:rsid w:val="003A0852"/>
    <w:rsid w:val="003B17E1"/>
    <w:rsid w:val="003B738F"/>
    <w:rsid w:val="003C4C04"/>
    <w:rsid w:val="003C7DC6"/>
    <w:rsid w:val="003D3407"/>
    <w:rsid w:val="003E1739"/>
    <w:rsid w:val="003E368D"/>
    <w:rsid w:val="003E42B7"/>
    <w:rsid w:val="003F4562"/>
    <w:rsid w:val="003F683C"/>
    <w:rsid w:val="00400CDD"/>
    <w:rsid w:val="00407868"/>
    <w:rsid w:val="00413BBF"/>
    <w:rsid w:val="004244EE"/>
    <w:rsid w:val="004516A9"/>
    <w:rsid w:val="00462030"/>
    <w:rsid w:val="00470093"/>
    <w:rsid w:val="00481A6F"/>
    <w:rsid w:val="004824CA"/>
    <w:rsid w:val="004B193F"/>
    <w:rsid w:val="004B4D37"/>
    <w:rsid w:val="004C0485"/>
    <w:rsid w:val="004E59D4"/>
    <w:rsid w:val="004F0A87"/>
    <w:rsid w:val="00501578"/>
    <w:rsid w:val="005035CF"/>
    <w:rsid w:val="005449F0"/>
    <w:rsid w:val="00545C5D"/>
    <w:rsid w:val="005911A9"/>
    <w:rsid w:val="00596FCE"/>
    <w:rsid w:val="005A44AB"/>
    <w:rsid w:val="005B2C43"/>
    <w:rsid w:val="005C57BF"/>
    <w:rsid w:val="005D4317"/>
    <w:rsid w:val="005D60AC"/>
    <w:rsid w:val="005E4B72"/>
    <w:rsid w:val="005E52FB"/>
    <w:rsid w:val="005E67D7"/>
    <w:rsid w:val="005F1D47"/>
    <w:rsid w:val="005F2055"/>
    <w:rsid w:val="00606EE9"/>
    <w:rsid w:val="00626667"/>
    <w:rsid w:val="00632517"/>
    <w:rsid w:val="00635538"/>
    <w:rsid w:val="006366E0"/>
    <w:rsid w:val="006478CA"/>
    <w:rsid w:val="00647BA8"/>
    <w:rsid w:val="00652AB6"/>
    <w:rsid w:val="0066543D"/>
    <w:rsid w:val="00665F0B"/>
    <w:rsid w:val="00672C81"/>
    <w:rsid w:val="006741F4"/>
    <w:rsid w:val="00675E29"/>
    <w:rsid w:val="00681D2E"/>
    <w:rsid w:val="00686599"/>
    <w:rsid w:val="00692E63"/>
    <w:rsid w:val="0069433E"/>
    <w:rsid w:val="006A14CB"/>
    <w:rsid w:val="006C7654"/>
    <w:rsid w:val="006D41AC"/>
    <w:rsid w:val="006F02BA"/>
    <w:rsid w:val="00700306"/>
    <w:rsid w:val="0070654E"/>
    <w:rsid w:val="0071283C"/>
    <w:rsid w:val="00727414"/>
    <w:rsid w:val="00730AE5"/>
    <w:rsid w:val="00751D50"/>
    <w:rsid w:val="00751F21"/>
    <w:rsid w:val="00770626"/>
    <w:rsid w:val="00777FE4"/>
    <w:rsid w:val="00782E3D"/>
    <w:rsid w:val="007920DD"/>
    <w:rsid w:val="007A5A72"/>
    <w:rsid w:val="007A6623"/>
    <w:rsid w:val="007A6E3F"/>
    <w:rsid w:val="007C1095"/>
    <w:rsid w:val="007D4302"/>
    <w:rsid w:val="007D4E91"/>
    <w:rsid w:val="0080734B"/>
    <w:rsid w:val="008251CF"/>
    <w:rsid w:val="00827876"/>
    <w:rsid w:val="00856F56"/>
    <w:rsid w:val="0087734C"/>
    <w:rsid w:val="008839E8"/>
    <w:rsid w:val="00884043"/>
    <w:rsid w:val="00892D7D"/>
    <w:rsid w:val="008947F0"/>
    <w:rsid w:val="008977A1"/>
    <w:rsid w:val="008A2CAC"/>
    <w:rsid w:val="008A4970"/>
    <w:rsid w:val="008A4BA3"/>
    <w:rsid w:val="008A738C"/>
    <w:rsid w:val="008B7468"/>
    <w:rsid w:val="008E3B03"/>
    <w:rsid w:val="008F6D3C"/>
    <w:rsid w:val="009066DC"/>
    <w:rsid w:val="009153EB"/>
    <w:rsid w:val="00917A77"/>
    <w:rsid w:val="0093240E"/>
    <w:rsid w:val="0095651E"/>
    <w:rsid w:val="00961561"/>
    <w:rsid w:val="00961E2E"/>
    <w:rsid w:val="009678CF"/>
    <w:rsid w:val="009758DC"/>
    <w:rsid w:val="00977EDB"/>
    <w:rsid w:val="00991CA2"/>
    <w:rsid w:val="00997A1E"/>
    <w:rsid w:val="009A0134"/>
    <w:rsid w:val="009A0B9D"/>
    <w:rsid w:val="009B7554"/>
    <w:rsid w:val="009C4E06"/>
    <w:rsid w:val="009D0002"/>
    <w:rsid w:val="009D1C1B"/>
    <w:rsid w:val="009D329A"/>
    <w:rsid w:val="009E5BF3"/>
    <w:rsid w:val="009E7B7F"/>
    <w:rsid w:val="00A01EA4"/>
    <w:rsid w:val="00A0215D"/>
    <w:rsid w:val="00A1092C"/>
    <w:rsid w:val="00A200D5"/>
    <w:rsid w:val="00A23D29"/>
    <w:rsid w:val="00A258FB"/>
    <w:rsid w:val="00A26838"/>
    <w:rsid w:val="00A42715"/>
    <w:rsid w:val="00A463E0"/>
    <w:rsid w:val="00A4643C"/>
    <w:rsid w:val="00A468C5"/>
    <w:rsid w:val="00A51637"/>
    <w:rsid w:val="00A84FC9"/>
    <w:rsid w:val="00A85BD0"/>
    <w:rsid w:val="00A918BC"/>
    <w:rsid w:val="00A9315F"/>
    <w:rsid w:val="00A96057"/>
    <w:rsid w:val="00A9765A"/>
    <w:rsid w:val="00AA0033"/>
    <w:rsid w:val="00AA6B9E"/>
    <w:rsid w:val="00AB2427"/>
    <w:rsid w:val="00AC68BC"/>
    <w:rsid w:val="00AD3056"/>
    <w:rsid w:val="00AD3A92"/>
    <w:rsid w:val="00AD57CE"/>
    <w:rsid w:val="00AD5EF6"/>
    <w:rsid w:val="00AE4D6A"/>
    <w:rsid w:val="00AF3C0B"/>
    <w:rsid w:val="00B21983"/>
    <w:rsid w:val="00B25305"/>
    <w:rsid w:val="00B6475D"/>
    <w:rsid w:val="00B652D5"/>
    <w:rsid w:val="00B71A14"/>
    <w:rsid w:val="00B841F6"/>
    <w:rsid w:val="00B90B72"/>
    <w:rsid w:val="00BA0865"/>
    <w:rsid w:val="00BA2D59"/>
    <w:rsid w:val="00BA50F4"/>
    <w:rsid w:val="00BA7C2F"/>
    <w:rsid w:val="00BC005A"/>
    <w:rsid w:val="00BC083E"/>
    <w:rsid w:val="00BC1D0F"/>
    <w:rsid w:val="00BC5D0B"/>
    <w:rsid w:val="00BD25E3"/>
    <w:rsid w:val="00BD4DA2"/>
    <w:rsid w:val="00BE0E2B"/>
    <w:rsid w:val="00BE491E"/>
    <w:rsid w:val="00C1072D"/>
    <w:rsid w:val="00C17DCF"/>
    <w:rsid w:val="00C245E3"/>
    <w:rsid w:val="00C33175"/>
    <w:rsid w:val="00C3679E"/>
    <w:rsid w:val="00C400E9"/>
    <w:rsid w:val="00C46FF5"/>
    <w:rsid w:val="00C73D61"/>
    <w:rsid w:val="00C74A5D"/>
    <w:rsid w:val="00C74CC1"/>
    <w:rsid w:val="00C779AA"/>
    <w:rsid w:val="00C77EF1"/>
    <w:rsid w:val="00C83A2A"/>
    <w:rsid w:val="00C948BC"/>
    <w:rsid w:val="00CA66D1"/>
    <w:rsid w:val="00CB530C"/>
    <w:rsid w:val="00CC2540"/>
    <w:rsid w:val="00CD11F0"/>
    <w:rsid w:val="00CD6636"/>
    <w:rsid w:val="00CE0B73"/>
    <w:rsid w:val="00D02D2C"/>
    <w:rsid w:val="00D25503"/>
    <w:rsid w:val="00D30105"/>
    <w:rsid w:val="00D46AD5"/>
    <w:rsid w:val="00D46F23"/>
    <w:rsid w:val="00D51127"/>
    <w:rsid w:val="00D66572"/>
    <w:rsid w:val="00D7222D"/>
    <w:rsid w:val="00D76B9A"/>
    <w:rsid w:val="00D808B8"/>
    <w:rsid w:val="00D903E9"/>
    <w:rsid w:val="00DA2CBF"/>
    <w:rsid w:val="00DA6971"/>
    <w:rsid w:val="00DB10C8"/>
    <w:rsid w:val="00DB1C01"/>
    <w:rsid w:val="00DD2CDF"/>
    <w:rsid w:val="00E228FE"/>
    <w:rsid w:val="00E46D63"/>
    <w:rsid w:val="00E478BC"/>
    <w:rsid w:val="00E55FB2"/>
    <w:rsid w:val="00E7045A"/>
    <w:rsid w:val="00E830BA"/>
    <w:rsid w:val="00E85C7E"/>
    <w:rsid w:val="00EC156B"/>
    <w:rsid w:val="00EC2240"/>
    <w:rsid w:val="00EC3785"/>
    <w:rsid w:val="00ED1BB0"/>
    <w:rsid w:val="00ED246A"/>
    <w:rsid w:val="00ED52CC"/>
    <w:rsid w:val="00EE42AE"/>
    <w:rsid w:val="00EF7EA5"/>
    <w:rsid w:val="00F057B1"/>
    <w:rsid w:val="00F10530"/>
    <w:rsid w:val="00F2035E"/>
    <w:rsid w:val="00F4203A"/>
    <w:rsid w:val="00F43BE2"/>
    <w:rsid w:val="00F54FEB"/>
    <w:rsid w:val="00F62BFB"/>
    <w:rsid w:val="00F65252"/>
    <w:rsid w:val="00F70820"/>
    <w:rsid w:val="00F718D5"/>
    <w:rsid w:val="00F91675"/>
    <w:rsid w:val="00F94049"/>
    <w:rsid w:val="00FA7746"/>
    <w:rsid w:val="00FA799B"/>
    <w:rsid w:val="00FC417E"/>
    <w:rsid w:val="00FD74B8"/>
    <w:rsid w:val="00FE53B7"/>
    <w:rsid w:val="00FF07B5"/>
    <w:rsid w:val="00FF2D8D"/>
    <w:rsid w:val="00FF3760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BC5AE9C"/>
  <w15:docId w15:val="{49B7227A-6038-4667-84AE-34DE6985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ni tekst"/>
    <w:qFormat/>
    <w:rsid w:val="00133B30"/>
    <w:pPr>
      <w:spacing w:after="200" w:line="276" w:lineRule="auto"/>
    </w:pPr>
    <w:rPr>
      <w:rFonts w:ascii="Tahoma" w:hAnsi="Tahoma"/>
      <w:sz w:val="21"/>
      <w:szCs w:val="22"/>
      <w:lang w:val="hr-HR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A0B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373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60AC"/>
  </w:style>
  <w:style w:type="paragraph" w:styleId="Podnoje">
    <w:name w:val="footer"/>
    <w:basedOn w:val="Normal"/>
    <w:link w:val="PodnojeChar"/>
    <w:uiPriority w:val="99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60AC"/>
  </w:style>
  <w:style w:type="paragraph" w:styleId="Tekstbalonia">
    <w:name w:val="Balloon Text"/>
    <w:basedOn w:val="Normal"/>
    <w:link w:val="TekstbaloniaChar"/>
    <w:uiPriority w:val="99"/>
    <w:semiHidden/>
    <w:unhideWhenUsed/>
    <w:rsid w:val="00977EDB"/>
    <w:pPr>
      <w:spacing w:after="0" w:line="240" w:lineRule="auto"/>
    </w:pPr>
    <w:rPr>
      <w:rFonts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77EDB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semiHidden/>
    <w:unhideWhenUsed/>
    <w:rsid w:val="001049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Adresa">
    <w:name w:val="Adresa"/>
    <w:basedOn w:val="Normal"/>
    <w:rsid w:val="0012632E"/>
    <w:pPr>
      <w:spacing w:after="0" w:line="264" w:lineRule="auto"/>
    </w:pPr>
    <w:rPr>
      <w:rFonts w:ascii="Arial" w:eastAsia="Times New Roman" w:hAnsi="Arial"/>
      <w:szCs w:val="20"/>
    </w:rPr>
  </w:style>
  <w:style w:type="paragraph" w:styleId="Odlomakpopisa">
    <w:name w:val="List Paragraph"/>
    <w:basedOn w:val="Normal"/>
    <w:uiPriority w:val="34"/>
    <w:qFormat/>
    <w:rsid w:val="00407868"/>
    <w:pPr>
      <w:ind w:left="720"/>
      <w:contextualSpacing/>
    </w:pPr>
  </w:style>
  <w:style w:type="paragraph" w:styleId="Tijeloteksta2">
    <w:name w:val="Body Text 2"/>
    <w:basedOn w:val="Normal"/>
    <w:link w:val="Tijeloteksta2Char"/>
    <w:semiHidden/>
    <w:unhideWhenUsed/>
    <w:rsid w:val="00204F9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ijeloteksta2Char">
    <w:name w:val="Tijelo teksta 2 Char"/>
    <w:link w:val="Tijeloteksta2"/>
    <w:semiHidden/>
    <w:rsid w:val="00204F98"/>
    <w:rPr>
      <w:rFonts w:ascii="Times New Roman" w:eastAsia="Times New Roman" w:hAnsi="Times New Roman"/>
      <w:sz w:val="24"/>
    </w:rPr>
  </w:style>
  <w:style w:type="paragraph" w:styleId="Bezproreda">
    <w:name w:val="No Spacing"/>
    <w:aliases w:val="Bez razmaka"/>
    <w:uiPriority w:val="1"/>
    <w:qFormat/>
    <w:rsid w:val="00387971"/>
    <w:pPr>
      <w:spacing w:line="276" w:lineRule="auto"/>
    </w:pPr>
    <w:rPr>
      <w:rFonts w:ascii="Tahoma" w:hAnsi="Tahoma"/>
      <w:sz w:val="21"/>
      <w:szCs w:val="22"/>
      <w:lang w:val="hr-HR" w:eastAsia="en-US"/>
    </w:rPr>
  </w:style>
  <w:style w:type="character" w:styleId="Naglaeno">
    <w:name w:val="Strong"/>
    <w:uiPriority w:val="22"/>
    <w:qFormat/>
    <w:rsid w:val="00387971"/>
    <w:rPr>
      <w:rFonts w:ascii="Tahoma" w:hAnsi="Tahoma"/>
      <w:b/>
      <w:bCs/>
      <w:sz w:val="21"/>
    </w:rPr>
  </w:style>
  <w:style w:type="character" w:styleId="Hiperveza">
    <w:name w:val="Hyperlink"/>
    <w:basedOn w:val="Zadanifontodlomka"/>
    <w:uiPriority w:val="99"/>
    <w:unhideWhenUsed/>
    <w:rsid w:val="009A0B9D"/>
    <w:rPr>
      <w:color w:val="0000FF" w:themeColor="hyperlink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9A0B9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r-HR" w:eastAsia="en-US"/>
    </w:rPr>
  </w:style>
  <w:style w:type="paragraph" w:styleId="TOCNaslov">
    <w:name w:val="TOC Heading"/>
    <w:basedOn w:val="Naslov1"/>
    <w:next w:val="Normal"/>
    <w:uiPriority w:val="39"/>
    <w:unhideWhenUsed/>
    <w:qFormat/>
    <w:rsid w:val="009A0B9D"/>
    <w:pPr>
      <w:spacing w:line="259" w:lineRule="auto"/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9A0B9D"/>
    <w:pPr>
      <w:spacing w:after="100"/>
    </w:pPr>
    <w:rPr>
      <w:rFonts w:asciiTheme="minorHAnsi" w:eastAsiaTheme="minorHAnsi" w:hAnsiTheme="minorHAnsi" w:cstheme="minorBidi"/>
      <w:sz w:val="22"/>
    </w:rPr>
  </w:style>
  <w:style w:type="paragraph" w:styleId="Sadraj2">
    <w:name w:val="toc 2"/>
    <w:basedOn w:val="Normal"/>
    <w:next w:val="Normal"/>
    <w:autoRedefine/>
    <w:uiPriority w:val="39"/>
    <w:unhideWhenUsed/>
    <w:rsid w:val="009A0B9D"/>
    <w:pPr>
      <w:spacing w:after="100"/>
      <w:ind w:left="220"/>
    </w:pPr>
    <w:rPr>
      <w:rFonts w:asciiTheme="minorHAnsi" w:eastAsiaTheme="minorHAnsi" w:hAnsiTheme="minorHAnsi" w:cstheme="minorBidi"/>
      <w:sz w:val="22"/>
    </w:rPr>
  </w:style>
  <w:style w:type="character" w:customStyle="1" w:styleId="Naslov2Char">
    <w:name w:val="Naslov 2 Char"/>
    <w:basedOn w:val="Zadanifontodlomka"/>
    <w:link w:val="Naslov2"/>
    <w:uiPriority w:val="9"/>
    <w:rsid w:val="003373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r-HR" w:eastAsia="en-US"/>
    </w:rPr>
  </w:style>
  <w:style w:type="table" w:styleId="Reetkatablice">
    <w:name w:val="Table Grid"/>
    <w:basedOn w:val="Obinatablica"/>
    <w:uiPriority w:val="59"/>
    <w:rsid w:val="009066DC"/>
    <w:rPr>
      <w:rFonts w:asciiTheme="minorHAnsi" w:eastAsiaTheme="minorHAnsi" w:hAnsiTheme="minorHAnsi" w:cstheme="minorBid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99"/>
    <w:semiHidden/>
    <w:unhideWhenUsed/>
    <w:rsid w:val="002B728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2B7286"/>
    <w:rPr>
      <w:rFonts w:ascii="Tahoma" w:hAnsi="Tahoma"/>
      <w:sz w:val="21"/>
      <w:szCs w:val="22"/>
      <w:lang w:val="hr-HR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A918BC"/>
    <w:rPr>
      <w:color w:val="605E5C"/>
      <w:shd w:val="clear" w:color="auto" w:fill="E1DFDD"/>
    </w:rPr>
  </w:style>
  <w:style w:type="paragraph" w:customStyle="1" w:styleId="Default">
    <w:name w:val="Default"/>
    <w:rsid w:val="000410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agoj\Desktop\MEMO%20-%20ODPS%20-%20parnica%20ovr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C3F57-80A9-4FCC-856C-8CE16494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ODPS - parnica ovrha</Template>
  <TotalTime>20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Domagoj Poljak</dc:creator>
  <cp:lastModifiedBy>yth</cp:lastModifiedBy>
  <cp:revision>16</cp:revision>
  <cp:lastPrinted>2022-08-29T15:47:00Z</cp:lastPrinted>
  <dcterms:created xsi:type="dcterms:W3CDTF">2022-05-12T13:06:00Z</dcterms:created>
  <dcterms:modified xsi:type="dcterms:W3CDTF">2022-08-29T15:50:00Z</dcterms:modified>
</cp:coreProperties>
</file>